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986F8" w14:textId="7E942D43"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bookmarkStart w:id="2" w:name="_GoBack"/>
      <w:bookmarkEnd w:id="2"/>
      <w:r w:rsidRPr="005A5B86">
        <w:rPr>
          <w:rFonts w:ascii="Arial" w:eastAsia="Malgun Gothic" w:hAnsi="Arial"/>
          <w:sz w:val="24"/>
        </w:rPr>
        <w:t>3GPP TSG-RAN WG2 Meeting #10</w:t>
      </w:r>
      <w:r w:rsidR="009872DE">
        <w:rPr>
          <w:rFonts w:ascii="Arial" w:eastAsia="Malgun Gothic" w:hAnsi="Arial"/>
          <w:sz w:val="24"/>
        </w:rPr>
        <w:t>7</w:t>
      </w:r>
      <w:r w:rsidRPr="005A5B86">
        <w:rPr>
          <w:rFonts w:ascii="Arial" w:eastAsia="Malgun Gothic" w:hAnsi="Arial"/>
          <w:i/>
          <w:sz w:val="28"/>
        </w:rPr>
        <w:tab/>
      </w:r>
      <w:r w:rsidR="00BB6E93" w:rsidRPr="00BB6E93">
        <w:rPr>
          <w:rFonts w:ascii="Arial" w:eastAsia="Malgun Gothic" w:hAnsi="Arial"/>
          <w:b/>
          <w:i/>
          <w:sz w:val="28"/>
        </w:rPr>
        <w:t>R2-19</w:t>
      </w:r>
      <w:r w:rsidR="0060721D">
        <w:rPr>
          <w:rFonts w:ascii="Arial" w:eastAsia="Malgun Gothic" w:hAnsi="Arial"/>
          <w:b/>
          <w:i/>
          <w:sz w:val="28"/>
        </w:rPr>
        <w:t>09421</w:t>
      </w:r>
    </w:p>
    <w:p w14:paraId="0C510115" w14:textId="260B9AE1" w:rsidR="007C255E" w:rsidRDefault="00C35BF4" w:rsidP="00B32382">
      <w:pPr>
        <w:spacing w:after="120"/>
        <w:outlineLvl w:val="0"/>
        <w:rPr>
          <w:rFonts w:ascii="Arial" w:eastAsia="Malgun Gothic" w:hAnsi="Arial"/>
          <w:sz w:val="24"/>
        </w:rPr>
      </w:pPr>
      <w:r w:rsidRPr="00C35BF4">
        <w:rPr>
          <w:rFonts w:ascii="Arial" w:eastAsia="Malgun Gothic" w:hAnsi="Arial"/>
          <w:sz w:val="24"/>
        </w:rPr>
        <w:t>Prague, CZ, August 26 – 30, 2019</w:t>
      </w:r>
    </w:p>
    <w:p w14:paraId="3043E7D2" w14:textId="77777777" w:rsidR="00214C44" w:rsidRPr="005A5B86" w:rsidRDefault="00214C44" w:rsidP="00B32382">
      <w:pPr>
        <w:spacing w:after="120"/>
        <w:outlineLvl w:val="0"/>
        <w:rPr>
          <w:rFonts w:ascii="Arial" w:eastAsia="Malgun Gothic" w:hAnsi="Arial" w:cs="Arial"/>
          <w:b/>
          <w:lang w:eastAsia="ko-KR"/>
        </w:rPr>
      </w:pPr>
    </w:p>
    <w:p w14:paraId="5B26723F" w14:textId="31EA8060"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3" w:name="Source"/>
      <w:bookmarkEnd w:id="3"/>
      <w:r w:rsidR="000A520C" w:rsidRPr="000A520C">
        <w:rPr>
          <w:rFonts w:ascii="Arial" w:eastAsia="MS Mincho" w:hAnsi="Arial"/>
          <w:sz w:val="24"/>
        </w:rPr>
        <w:t>11.8.2.3</w:t>
      </w:r>
    </w:p>
    <w:p w14:paraId="6CF9B40D" w14:textId="77777777"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 xml:space="preserve">Source: </w:t>
      </w:r>
      <w:r w:rsidRPr="005A5B86">
        <w:rPr>
          <w:rFonts w:ascii="Arial" w:eastAsia="MS Mincho" w:hAnsi="Arial"/>
          <w:b/>
          <w:sz w:val="24"/>
        </w:rPr>
        <w:tab/>
      </w:r>
      <w:r w:rsidRPr="005A5B86">
        <w:rPr>
          <w:rFonts w:ascii="Arial" w:eastAsia="MS Mincho" w:hAnsi="Arial"/>
          <w:sz w:val="24"/>
        </w:rPr>
        <w:t>Q</w:t>
      </w:r>
      <w:r w:rsidRPr="005A5B86">
        <w:rPr>
          <w:rFonts w:ascii="Arial" w:eastAsia="MS Mincho" w:hAnsi="Arial"/>
          <w:sz w:val="24"/>
          <w:lang w:eastAsia="ja-JP"/>
        </w:rPr>
        <w:t>ualcomm</w:t>
      </w:r>
      <w:r w:rsidR="00A20A81">
        <w:rPr>
          <w:rFonts w:ascii="MS Mincho" w:eastAsia="MS Mincho" w:hAnsi="MS Mincho"/>
          <w:sz w:val="24"/>
          <w:lang w:eastAsia="ja-JP"/>
        </w:rPr>
        <w:t xml:space="preserve"> </w:t>
      </w:r>
      <w:r w:rsidRPr="005A5B86">
        <w:rPr>
          <w:rFonts w:ascii="Arial" w:eastAsia="MS Mincho" w:hAnsi="Arial"/>
          <w:sz w:val="24"/>
          <w:lang w:eastAsia="ja-JP"/>
        </w:rPr>
        <w:t>Incorporated</w:t>
      </w:r>
    </w:p>
    <w:p w14:paraId="427D3668" w14:textId="77777777" w:rsidR="00B32382" w:rsidRPr="005A5B86" w:rsidRDefault="00B32382" w:rsidP="000F41A1">
      <w:pPr>
        <w:tabs>
          <w:tab w:val="left" w:pos="1985"/>
        </w:tabs>
        <w:rPr>
          <w:rFonts w:ascii="Arial" w:eastAsia="MS Mincho" w:hAnsi="Arial"/>
          <w:sz w:val="24"/>
          <w:lang w:eastAsia="ja-JP"/>
        </w:rPr>
      </w:pPr>
      <w:r w:rsidRPr="005A5B86">
        <w:rPr>
          <w:rFonts w:ascii="Arial" w:eastAsia="MS Mincho" w:hAnsi="Arial"/>
          <w:b/>
          <w:sz w:val="24"/>
        </w:rPr>
        <w:t>Title:</w:t>
      </w:r>
      <w:r w:rsidRPr="005A5B86">
        <w:rPr>
          <w:rFonts w:ascii="Arial" w:eastAsia="MS Mincho" w:hAnsi="Arial"/>
          <w:sz w:val="24"/>
        </w:rPr>
        <w:t xml:space="preserve"> </w:t>
      </w:r>
      <w:r w:rsidRPr="005A5B86">
        <w:rPr>
          <w:rFonts w:ascii="Arial" w:eastAsia="MS Mincho" w:hAnsi="Arial"/>
          <w:sz w:val="24"/>
        </w:rPr>
        <w:tab/>
      </w:r>
      <w:r w:rsidR="000920CF">
        <w:rPr>
          <w:rFonts w:ascii="Arial" w:eastAsia="MS Mincho" w:hAnsi="Arial"/>
          <w:sz w:val="24"/>
        </w:rPr>
        <w:t xml:space="preserve">Broadcast of Location Assistance Data </w:t>
      </w:r>
      <w:r w:rsidR="00E7650B">
        <w:rPr>
          <w:rFonts w:ascii="Arial" w:eastAsia="MS Mincho" w:hAnsi="Arial"/>
          <w:sz w:val="24"/>
        </w:rPr>
        <w:t>by NG-RAN</w:t>
      </w:r>
    </w:p>
    <w:p w14:paraId="589D0BF8" w14:textId="77777777" w:rsidR="00B32382" w:rsidRDefault="00B32382" w:rsidP="00B32382">
      <w:pPr>
        <w:tabs>
          <w:tab w:val="left" w:pos="1985"/>
        </w:tabs>
        <w:ind w:left="1980" w:hanging="1980"/>
        <w:jc w:val="both"/>
        <w:rPr>
          <w:rFonts w:ascii="Arial" w:eastAsia="MS Mincho" w:hAnsi="Arial"/>
          <w:sz w:val="24"/>
        </w:rPr>
      </w:pPr>
      <w:r w:rsidRPr="005A5B86">
        <w:rPr>
          <w:rFonts w:ascii="Arial" w:eastAsia="MS Mincho" w:hAnsi="Arial"/>
          <w:b/>
          <w:sz w:val="24"/>
        </w:rPr>
        <w:t>Document for:</w:t>
      </w:r>
      <w:r w:rsidRPr="005A5B86">
        <w:rPr>
          <w:rFonts w:ascii="Arial" w:eastAsia="MS Mincho" w:hAnsi="Arial"/>
          <w:sz w:val="24"/>
        </w:rPr>
        <w:tab/>
      </w:r>
      <w:bookmarkStart w:id="4" w:name="DocumentFor"/>
      <w:bookmarkEnd w:id="4"/>
      <w:r>
        <w:rPr>
          <w:rFonts w:ascii="Arial" w:eastAsia="MS Mincho" w:hAnsi="Arial"/>
          <w:sz w:val="24"/>
        </w:rPr>
        <w:t>Discussion and Decision</w:t>
      </w:r>
    </w:p>
    <w:p w14:paraId="26C6881F" w14:textId="4AFBCDC5" w:rsidR="00B32382" w:rsidRDefault="00B32382" w:rsidP="00284FD4">
      <w:pPr>
        <w:keepNext/>
        <w:keepLines/>
        <w:pBdr>
          <w:bottom w:val="single" w:sz="12" w:space="1" w:color="auto"/>
        </w:pBdr>
        <w:spacing w:after="0"/>
        <w:outlineLvl w:val="0"/>
        <w:rPr>
          <w:rFonts w:ascii="Arial" w:eastAsia="Malgun Gothic" w:hAnsi="Arial" w:cs="Arial"/>
          <w:b/>
          <w:noProof/>
          <w:lang w:eastAsia="ko-KR"/>
        </w:rPr>
      </w:pPr>
    </w:p>
    <w:p w14:paraId="3911E345" w14:textId="77777777" w:rsidR="00F610FF" w:rsidRPr="005A5B86" w:rsidRDefault="00F610FF" w:rsidP="00284FD4">
      <w:pPr>
        <w:keepNext/>
        <w:keepLines/>
        <w:pBdr>
          <w:bottom w:val="single" w:sz="12" w:space="1" w:color="auto"/>
        </w:pBdr>
        <w:spacing w:after="0"/>
        <w:outlineLvl w:val="0"/>
        <w:rPr>
          <w:rFonts w:ascii="Arial" w:eastAsia="Malgun Gothic" w:hAnsi="Arial" w:cs="Arial"/>
          <w:b/>
          <w:noProof/>
          <w:lang w:eastAsia="ko-KR"/>
        </w:rPr>
      </w:pPr>
    </w:p>
    <w:p w14:paraId="2960D33F" w14:textId="77777777" w:rsidR="00B32382" w:rsidRDefault="00B32382" w:rsidP="00284FD4">
      <w:pPr>
        <w:keepNext/>
        <w:keepLines/>
        <w:spacing w:before="120"/>
        <w:ind w:left="1138" w:hanging="1138"/>
        <w:outlineLvl w:val="0"/>
        <w:rPr>
          <w:rFonts w:ascii="Arial" w:eastAsia="Malgun Gothic" w:hAnsi="Arial"/>
          <w:noProof/>
          <w:sz w:val="32"/>
          <w:lang w:eastAsia="ko-KR"/>
        </w:rPr>
      </w:pPr>
      <w:bookmarkStart w:id="5" w:name="_Ref349588338"/>
      <w:r w:rsidRPr="005A5B86">
        <w:rPr>
          <w:rFonts w:ascii="Arial" w:eastAsia="Malgun Gothic" w:hAnsi="Arial" w:hint="eastAsia"/>
          <w:noProof/>
          <w:sz w:val="32"/>
          <w:lang w:eastAsia="ko-KR"/>
        </w:rPr>
        <w:t xml:space="preserve">1. </w:t>
      </w:r>
      <w:r w:rsidRPr="005A5B86">
        <w:rPr>
          <w:rFonts w:ascii="Arial" w:eastAsia="Malgun Gothic" w:hAnsi="Arial"/>
          <w:noProof/>
          <w:sz w:val="32"/>
          <w:lang w:eastAsia="ko-KR"/>
        </w:rPr>
        <w:tab/>
        <w:t>Introduction</w:t>
      </w:r>
      <w:bookmarkEnd w:id="5"/>
    </w:p>
    <w:p w14:paraId="3112FB8C" w14:textId="1984AA1F" w:rsidR="007042E1" w:rsidRDefault="00CC6A46" w:rsidP="006B39D4">
      <w:pPr>
        <w:keepNext/>
        <w:keepLines/>
        <w:rPr>
          <w:lang w:eastAsia="ko-KR"/>
        </w:rPr>
      </w:pPr>
      <w:r>
        <w:rPr>
          <w:lang w:eastAsia="ko-KR"/>
        </w:rPr>
        <w:t>At RAN2#</w:t>
      </w:r>
      <w:r w:rsidR="00314395">
        <w:rPr>
          <w:lang w:eastAsia="ko-KR"/>
        </w:rPr>
        <w:t>105bis, broadcast of location assistance data was discussed</w:t>
      </w:r>
      <w:r w:rsidR="007D21CA">
        <w:rPr>
          <w:lang w:eastAsia="ko-KR"/>
        </w:rPr>
        <w:t xml:space="preserve">, and </w:t>
      </w:r>
      <w:r w:rsidR="0009128B">
        <w:rPr>
          <w:lang w:eastAsia="ko-KR"/>
        </w:rPr>
        <w:t xml:space="preserve">RAN2 </w:t>
      </w:r>
      <w:r w:rsidR="007D21CA">
        <w:rPr>
          <w:lang w:eastAsia="ko-KR"/>
        </w:rPr>
        <w:t>agreed</w:t>
      </w:r>
      <w:r w:rsidR="00422E2C">
        <w:rPr>
          <w:lang w:eastAsia="ko-KR"/>
        </w:rPr>
        <w:t xml:space="preserve"> that [1]</w:t>
      </w:r>
    </w:p>
    <w:p w14:paraId="4C92B687" w14:textId="5197F967" w:rsidR="007042E1" w:rsidRDefault="00216F48" w:rsidP="00EF6B3A">
      <w:pPr>
        <w:pStyle w:val="B1"/>
        <w:rPr>
          <w:lang w:eastAsia="ko-KR"/>
        </w:rPr>
      </w:pPr>
      <w:r>
        <w:rPr>
          <w:lang w:val="en-US"/>
        </w:rPr>
        <w:t>(1)</w:t>
      </w:r>
      <w:r w:rsidR="00EF6B3A">
        <w:rPr>
          <w:lang w:val="en-US"/>
        </w:rPr>
        <w:tab/>
      </w:r>
      <w:r w:rsidR="00D31612" w:rsidRPr="00B87AEC">
        <w:rPr>
          <w:lang w:eastAsia="ko-KR"/>
        </w:rPr>
        <w:t>"</w:t>
      </w:r>
      <w:r w:rsidR="00EF6B3A" w:rsidRPr="00EF6B3A">
        <w:rPr>
          <w:i/>
        </w:rPr>
        <w:t>Broadcast of assistance data is supported for at least A-GNSS, RTK and OTDOA assistance information</w:t>
      </w:r>
      <w:r w:rsidR="00D31612" w:rsidRPr="00B87AEC">
        <w:rPr>
          <w:lang w:eastAsia="ko-KR"/>
        </w:rPr>
        <w:t>"</w:t>
      </w:r>
      <w:r w:rsidR="00EF6B3A" w:rsidRPr="00EF6B3A">
        <w:rPr>
          <w:i/>
        </w:rPr>
        <w:t>.</w:t>
      </w:r>
    </w:p>
    <w:p w14:paraId="635FE97E" w14:textId="77777777" w:rsidR="00D31612" w:rsidRDefault="006C386E" w:rsidP="006B39D4">
      <w:pPr>
        <w:keepNext/>
        <w:keepLines/>
        <w:rPr>
          <w:lang w:eastAsia="ko-KR"/>
        </w:rPr>
      </w:pPr>
      <w:r>
        <w:rPr>
          <w:lang w:eastAsia="ko-KR"/>
        </w:rPr>
        <w:t xml:space="preserve">RAN2 sent an LS to SA2 and SA3 with the question whether </w:t>
      </w:r>
      <w:r w:rsidR="00152FF8">
        <w:rPr>
          <w:lang w:eastAsia="ko-KR"/>
        </w:rPr>
        <w:t>the encrypted broadcast solution for LTE can be reused in NR</w:t>
      </w:r>
      <w:r w:rsidR="00800233">
        <w:rPr>
          <w:lang w:eastAsia="ko-KR"/>
        </w:rPr>
        <w:t xml:space="preserve"> [2]</w:t>
      </w:r>
      <w:r w:rsidR="00152FF8">
        <w:rPr>
          <w:lang w:eastAsia="ko-KR"/>
        </w:rPr>
        <w:t xml:space="preserve">. </w:t>
      </w:r>
      <w:r w:rsidR="00800233">
        <w:rPr>
          <w:lang w:eastAsia="ko-KR"/>
        </w:rPr>
        <w:t xml:space="preserve">The SA3 response LS was received and discussed at RAN2#106 [3]. </w:t>
      </w:r>
      <w:r w:rsidR="006103CE">
        <w:rPr>
          <w:lang w:eastAsia="ko-KR"/>
        </w:rPr>
        <w:t>The SA3 response states [</w:t>
      </w:r>
      <w:r w:rsidR="007210F0">
        <w:rPr>
          <w:lang w:eastAsia="ko-KR"/>
        </w:rPr>
        <w:t>4</w:t>
      </w:r>
      <w:r w:rsidR="006103CE">
        <w:rPr>
          <w:lang w:eastAsia="ko-KR"/>
        </w:rPr>
        <w:t>]</w:t>
      </w:r>
      <w:r w:rsidR="006A7DB8">
        <w:rPr>
          <w:lang w:eastAsia="ko-KR"/>
        </w:rPr>
        <w:t xml:space="preserve">: </w:t>
      </w:r>
    </w:p>
    <w:p w14:paraId="044847E9" w14:textId="631B13E7" w:rsidR="00C35BF4" w:rsidRDefault="00216F48" w:rsidP="00D31612">
      <w:pPr>
        <w:pStyle w:val="B1"/>
        <w:rPr>
          <w:lang w:eastAsia="ko-KR"/>
        </w:rPr>
      </w:pPr>
      <w:r>
        <w:rPr>
          <w:lang w:val="en-US" w:eastAsia="ko-KR"/>
        </w:rPr>
        <w:t>(2)</w:t>
      </w:r>
      <w:r w:rsidR="00D31612">
        <w:rPr>
          <w:lang w:val="en-US" w:eastAsia="ko-KR"/>
        </w:rPr>
        <w:tab/>
      </w:r>
      <w:r w:rsidR="006A7DB8" w:rsidRPr="00B87AEC">
        <w:rPr>
          <w:lang w:eastAsia="ko-KR"/>
        </w:rPr>
        <w:t>"</w:t>
      </w:r>
      <w:r w:rsidR="006A7DB8" w:rsidRPr="00D31612">
        <w:rPr>
          <w:i/>
          <w:lang w:eastAsia="ko-KR"/>
        </w:rPr>
        <w:t>Yes, SA3 believes the solution for protection of broadcast assistance data for LTE in Rel-15 is suitable for reuse for NR in Rel-16</w:t>
      </w:r>
      <w:r w:rsidR="006A7DB8" w:rsidRPr="00B87AEC">
        <w:rPr>
          <w:lang w:eastAsia="ko-KR"/>
        </w:rPr>
        <w:t>"</w:t>
      </w:r>
      <w:r w:rsidR="006A7DB8">
        <w:rPr>
          <w:lang w:eastAsia="ko-KR"/>
        </w:rPr>
        <w:t>.</w:t>
      </w:r>
    </w:p>
    <w:p w14:paraId="526443DE" w14:textId="24D6FE36" w:rsidR="00800233" w:rsidRDefault="00701E9A" w:rsidP="006B39D4">
      <w:pPr>
        <w:keepNext/>
        <w:keepLines/>
        <w:rPr>
          <w:lang w:eastAsia="ko-KR"/>
        </w:rPr>
      </w:pPr>
      <w:r>
        <w:rPr>
          <w:lang w:eastAsia="ko-KR"/>
        </w:rPr>
        <w:t>At RAN2</w:t>
      </w:r>
      <w:r w:rsidR="00F203F9">
        <w:rPr>
          <w:lang w:eastAsia="ko-KR"/>
        </w:rPr>
        <w:t xml:space="preserve">#106, RAN2 sent a further LS to SA3 with the question whether </w:t>
      </w:r>
      <w:r w:rsidR="00C676D8" w:rsidRPr="00C676D8">
        <w:rPr>
          <w:lang w:eastAsia="ko-KR"/>
        </w:rPr>
        <w:t>LTE mechanism for broadcast assistance data is secure for the case of UE-based DL-</w:t>
      </w:r>
      <w:r w:rsidR="00221F94">
        <w:rPr>
          <w:lang w:eastAsia="ko-KR"/>
        </w:rPr>
        <w:t>only</w:t>
      </w:r>
      <w:r w:rsidR="00C676D8" w:rsidRPr="00C676D8">
        <w:rPr>
          <w:lang w:eastAsia="ko-KR"/>
        </w:rPr>
        <w:t xml:space="preserve"> assistance data</w:t>
      </w:r>
      <w:r w:rsidR="004D0F5D" w:rsidRPr="004D0F5D">
        <w:rPr>
          <w:lang w:eastAsia="ko-KR"/>
        </w:rPr>
        <w:t xml:space="preserve">, which includes the geographical location of the </w:t>
      </w:r>
      <w:proofErr w:type="spellStart"/>
      <w:r w:rsidR="004D0F5D" w:rsidRPr="004D0F5D">
        <w:rPr>
          <w:lang w:eastAsia="ko-KR"/>
        </w:rPr>
        <w:t>gNB</w:t>
      </w:r>
      <w:proofErr w:type="spellEnd"/>
      <w:r w:rsidR="004D0F5D" w:rsidRPr="004D0F5D">
        <w:rPr>
          <w:lang w:eastAsia="ko-KR"/>
        </w:rPr>
        <w:t xml:space="preserve"> and is repeatedly broadcasted in the system information</w:t>
      </w:r>
      <w:r w:rsidR="009C2815">
        <w:rPr>
          <w:lang w:eastAsia="ko-KR"/>
        </w:rPr>
        <w:t xml:space="preserve"> [5]</w:t>
      </w:r>
      <w:r w:rsidR="004D0F5D">
        <w:rPr>
          <w:lang w:eastAsia="ko-KR"/>
        </w:rPr>
        <w:t xml:space="preserve">. </w:t>
      </w:r>
      <w:r w:rsidR="00104808">
        <w:rPr>
          <w:lang w:eastAsia="ko-KR"/>
        </w:rPr>
        <w:t>SA3 discussed this LS at SA3#</w:t>
      </w:r>
      <w:r w:rsidR="00DC2B30">
        <w:rPr>
          <w:lang w:eastAsia="ko-KR"/>
        </w:rPr>
        <w:t>95bis and sent the following response to RAN2 [6]:</w:t>
      </w:r>
    </w:p>
    <w:p w14:paraId="6FA87224" w14:textId="31DDE7C8" w:rsidR="006978E5" w:rsidRPr="00A36518" w:rsidRDefault="006978E5" w:rsidP="006978E5">
      <w:pPr>
        <w:pStyle w:val="B1"/>
        <w:rPr>
          <w:lang w:val="en-US" w:eastAsia="ko-KR"/>
        </w:rPr>
      </w:pPr>
      <w:r>
        <w:rPr>
          <w:lang w:val="en-US" w:eastAsia="ko-KR"/>
        </w:rPr>
        <w:t>(3)</w:t>
      </w:r>
      <w:r>
        <w:rPr>
          <w:lang w:val="en-US" w:eastAsia="ko-KR"/>
        </w:rPr>
        <w:tab/>
      </w:r>
      <w:r w:rsidR="00A36518" w:rsidRPr="00B87AEC">
        <w:rPr>
          <w:lang w:eastAsia="ko-KR"/>
        </w:rPr>
        <w:t>"</w:t>
      </w:r>
      <w:r w:rsidR="00F97D10" w:rsidRPr="00A36518">
        <w:rPr>
          <w:i/>
          <w:lang w:val="en-US" w:eastAsia="ko-KR"/>
        </w:rPr>
        <w:t>For the security analysis of the LTE mechanism for broadcast assistance data, the LTE mechanism is equally secure for static and varying data</w:t>
      </w:r>
      <w:r w:rsidR="00A36518" w:rsidRPr="00B87AEC">
        <w:rPr>
          <w:lang w:eastAsia="ko-KR"/>
        </w:rPr>
        <w:t>"</w:t>
      </w:r>
      <w:r w:rsidR="00A36518">
        <w:rPr>
          <w:lang w:val="en-US" w:eastAsia="ko-KR"/>
        </w:rPr>
        <w:t>.</w:t>
      </w:r>
    </w:p>
    <w:p w14:paraId="497AF895" w14:textId="692ED791" w:rsidR="00CC6A46" w:rsidRDefault="00C47DDA" w:rsidP="006B39D4">
      <w:pPr>
        <w:keepNext/>
        <w:keepLines/>
        <w:rPr>
          <w:lang w:eastAsia="ko-KR"/>
        </w:rPr>
      </w:pPr>
      <w:r>
        <w:rPr>
          <w:lang w:eastAsia="ko-KR"/>
        </w:rPr>
        <w:t xml:space="preserve">SA2 replied to the RAN2 questions in [2] </w:t>
      </w:r>
      <w:r w:rsidR="00797FF1">
        <w:rPr>
          <w:lang w:eastAsia="ko-KR"/>
        </w:rPr>
        <w:t>with the following [7]:</w:t>
      </w:r>
      <w:r>
        <w:rPr>
          <w:lang w:eastAsia="ko-KR"/>
        </w:rPr>
        <w:t xml:space="preserve"> </w:t>
      </w:r>
    </w:p>
    <w:p w14:paraId="4510D2CE" w14:textId="3910F444" w:rsidR="009D1811" w:rsidRPr="009D1811" w:rsidRDefault="009D1811" w:rsidP="009D1811">
      <w:pPr>
        <w:pStyle w:val="B1"/>
        <w:rPr>
          <w:lang w:val="en-US" w:eastAsia="ko-KR"/>
        </w:rPr>
      </w:pPr>
      <w:r>
        <w:rPr>
          <w:lang w:val="en-US" w:eastAsia="ko-KR"/>
        </w:rPr>
        <w:t>(4)</w:t>
      </w:r>
      <w:r>
        <w:rPr>
          <w:lang w:val="en-US" w:eastAsia="ko-KR"/>
        </w:rPr>
        <w:tab/>
      </w:r>
      <w:r w:rsidR="00B21B4C" w:rsidRPr="00B87AEC">
        <w:rPr>
          <w:lang w:eastAsia="ko-KR"/>
        </w:rPr>
        <w:t>"</w:t>
      </w:r>
      <w:r w:rsidR="00B21B4C" w:rsidRPr="00B21B4C">
        <w:rPr>
          <w:i/>
          <w:lang w:val="en-US" w:eastAsia="ko-KR"/>
        </w:rPr>
        <w:t>From an SA2 perspective, the solution in LTE Rel-15 can be reused for NR (e.g. in Rel-16). The reuse from an SA2 perspective applies to stage 2 location support for 5GCN in TS 23.273</w:t>
      </w:r>
      <w:r w:rsidR="00B21B4C" w:rsidRPr="00B87AEC">
        <w:rPr>
          <w:lang w:eastAsia="ko-KR"/>
        </w:rPr>
        <w:t>"</w:t>
      </w:r>
      <w:r w:rsidR="00B21B4C" w:rsidRPr="00B21B4C">
        <w:rPr>
          <w:lang w:val="en-US" w:eastAsia="ko-KR"/>
        </w:rPr>
        <w:t>.</w:t>
      </w:r>
    </w:p>
    <w:p w14:paraId="647C89EB" w14:textId="1204C818" w:rsidR="00B75D5A" w:rsidRDefault="00420D35" w:rsidP="006B39D4">
      <w:pPr>
        <w:keepNext/>
        <w:keepLines/>
        <w:rPr>
          <w:lang w:eastAsia="ko-KR"/>
        </w:rPr>
      </w:pPr>
      <w:r w:rsidRPr="00420D35">
        <w:rPr>
          <w:lang w:eastAsia="ko-KR"/>
        </w:rPr>
        <w:t xml:space="preserve">SA2 has </w:t>
      </w:r>
      <w:r>
        <w:rPr>
          <w:lang w:eastAsia="ko-KR"/>
        </w:rPr>
        <w:t xml:space="preserve">also </w:t>
      </w:r>
      <w:r w:rsidRPr="00420D35">
        <w:rPr>
          <w:lang w:eastAsia="ko-KR"/>
        </w:rPr>
        <w:t>approved changes to TS 23.273 which support broadcast assistance data delivery for NR in a manner completely analogous to the solution for LTE in TS 23.271. Th</w:t>
      </w:r>
      <w:r>
        <w:rPr>
          <w:lang w:eastAsia="ko-KR"/>
        </w:rPr>
        <w:t>ese</w:t>
      </w:r>
      <w:r w:rsidRPr="00420D35">
        <w:rPr>
          <w:lang w:eastAsia="ko-KR"/>
        </w:rPr>
        <w:t xml:space="preserve"> changes will be included in TS 23.273 for Rel-16.</w:t>
      </w:r>
      <w:r w:rsidR="006D4E26">
        <w:rPr>
          <w:lang w:eastAsia="ko-KR"/>
        </w:rPr>
        <w:t xml:space="preserve"> The agreed </w:t>
      </w:r>
      <w:r w:rsidR="009336F2">
        <w:rPr>
          <w:lang w:eastAsia="ko-KR"/>
        </w:rPr>
        <w:t xml:space="preserve">SA2 </w:t>
      </w:r>
      <w:r w:rsidR="006D4E26">
        <w:rPr>
          <w:lang w:eastAsia="ko-KR"/>
        </w:rPr>
        <w:t xml:space="preserve">CR is attached to the LS in [7]. </w:t>
      </w:r>
    </w:p>
    <w:p w14:paraId="3D4A5257" w14:textId="0E8C5EB9" w:rsidR="00B21B4C" w:rsidRDefault="009B125E" w:rsidP="006B39D4">
      <w:pPr>
        <w:keepNext/>
        <w:keepLines/>
        <w:rPr>
          <w:lang w:eastAsia="ko-KR"/>
        </w:rPr>
      </w:pPr>
      <w:r>
        <w:rPr>
          <w:lang w:eastAsia="ko-KR"/>
        </w:rPr>
        <w:t xml:space="preserve">SA2 also discussed the access to UE-based </w:t>
      </w:r>
      <w:r w:rsidR="00926C23">
        <w:rPr>
          <w:lang w:eastAsia="ko-KR"/>
        </w:rPr>
        <w:t xml:space="preserve">DL-only </w:t>
      </w:r>
      <w:r>
        <w:rPr>
          <w:lang w:eastAsia="ko-KR"/>
        </w:rPr>
        <w:t xml:space="preserve">assistance data at SA2#107, based on the RAN2 LS </w:t>
      </w:r>
      <w:r w:rsidR="008919AC">
        <w:rPr>
          <w:lang w:eastAsia="ko-KR"/>
        </w:rPr>
        <w:t xml:space="preserve">sent from RAN2#106 in [8]. </w:t>
      </w:r>
      <w:r w:rsidR="009402E8">
        <w:rPr>
          <w:lang w:eastAsia="ko-KR"/>
        </w:rPr>
        <w:t xml:space="preserve">The SA2 response </w:t>
      </w:r>
      <w:r w:rsidR="000248E2">
        <w:rPr>
          <w:lang w:eastAsia="ko-KR"/>
        </w:rPr>
        <w:t>states (among others) the following [9]:</w:t>
      </w:r>
    </w:p>
    <w:p w14:paraId="3A1A9CE0" w14:textId="465A9787" w:rsidR="000248E2" w:rsidRPr="004757D0" w:rsidRDefault="000248E2" w:rsidP="000248E2">
      <w:pPr>
        <w:pStyle w:val="B1"/>
        <w:rPr>
          <w:lang w:val="en-US" w:eastAsia="ko-KR"/>
        </w:rPr>
      </w:pPr>
      <w:r>
        <w:rPr>
          <w:lang w:val="en-US" w:eastAsia="ko-KR"/>
        </w:rPr>
        <w:t>(5)</w:t>
      </w:r>
      <w:r>
        <w:rPr>
          <w:lang w:val="en-US" w:eastAsia="ko-KR"/>
        </w:rPr>
        <w:tab/>
      </w:r>
      <w:r w:rsidR="004757D0" w:rsidRPr="00B87AEC">
        <w:rPr>
          <w:lang w:eastAsia="ko-KR"/>
        </w:rPr>
        <w:t>"</w:t>
      </w:r>
      <w:r w:rsidR="004757D0" w:rsidRPr="004757D0">
        <w:rPr>
          <w:i/>
          <w:lang w:val="en-US" w:eastAsia="ko-KR"/>
        </w:rPr>
        <w:t>In the case of broadcasting of assistance data, a “list of Assistance Data Types” stored in the UDM can be used for the network to ensure only the UE who is subscribed to the ciphering key can decipher the broadcast assistance data required for UE-based positioning</w:t>
      </w:r>
      <w:r w:rsidR="004757D0" w:rsidRPr="00B87AEC">
        <w:rPr>
          <w:lang w:eastAsia="ko-KR"/>
        </w:rPr>
        <w:t>"</w:t>
      </w:r>
      <w:r w:rsidR="004757D0">
        <w:rPr>
          <w:lang w:val="en-US" w:eastAsia="ko-KR"/>
        </w:rPr>
        <w:t>.</w:t>
      </w:r>
    </w:p>
    <w:p w14:paraId="76190BB9" w14:textId="04DD6EEC" w:rsidR="00B21B4C" w:rsidRDefault="003D1DD2" w:rsidP="00E25B1F">
      <w:pPr>
        <w:rPr>
          <w:lang w:eastAsia="ko-KR"/>
        </w:rPr>
      </w:pPr>
      <w:r>
        <w:rPr>
          <w:lang w:eastAsia="ko-KR"/>
        </w:rPr>
        <w:t xml:space="preserve">This </w:t>
      </w:r>
      <w:r w:rsidR="00534C21" w:rsidRPr="00B87AEC">
        <w:rPr>
          <w:lang w:eastAsia="ko-KR"/>
        </w:rPr>
        <w:t>"</w:t>
      </w:r>
      <w:r w:rsidR="00534C21" w:rsidRPr="00534C21">
        <w:rPr>
          <w:lang w:eastAsia="ko-KR"/>
        </w:rPr>
        <w:t>enforcement mechanism</w:t>
      </w:r>
      <w:r w:rsidR="00534C21" w:rsidRPr="00B87AEC">
        <w:rPr>
          <w:lang w:eastAsia="ko-KR"/>
        </w:rPr>
        <w:t>"</w:t>
      </w:r>
      <w:r w:rsidR="00534C21">
        <w:rPr>
          <w:lang w:eastAsia="ko-KR"/>
        </w:rPr>
        <w:t xml:space="preserve"> is the same as in LTE and </w:t>
      </w:r>
      <w:r w:rsidR="00B475E6">
        <w:rPr>
          <w:lang w:eastAsia="ko-KR"/>
        </w:rPr>
        <w:t xml:space="preserve">is </w:t>
      </w:r>
      <w:r w:rsidR="00534C21">
        <w:rPr>
          <w:lang w:eastAsia="ko-KR"/>
        </w:rPr>
        <w:t>included in the agreed SA2 CR to TS</w:t>
      </w:r>
      <w:r w:rsidR="003B47BA">
        <w:rPr>
          <w:lang w:eastAsia="ko-KR"/>
        </w:rPr>
        <w:t xml:space="preserve"> </w:t>
      </w:r>
      <w:r w:rsidR="00534C21">
        <w:rPr>
          <w:lang w:eastAsia="ko-KR"/>
        </w:rPr>
        <w:t xml:space="preserve">23.273 mentioned above (also attached to the response LS in [9]).  </w:t>
      </w:r>
    </w:p>
    <w:p w14:paraId="7CAB3FF2" w14:textId="46B6163E" w:rsidR="003B47BA" w:rsidRDefault="00337C95" w:rsidP="00E25B1F">
      <w:pPr>
        <w:rPr>
          <w:lang w:eastAsia="ko-KR"/>
        </w:rPr>
      </w:pPr>
      <w:r>
        <w:rPr>
          <w:lang w:eastAsia="ko-KR"/>
        </w:rPr>
        <w:t xml:space="preserve">RAN3 discussed the broadcast of location assistance data at RAN3#104 and endorsed a CR to </w:t>
      </w:r>
      <w:proofErr w:type="spellStart"/>
      <w:r>
        <w:rPr>
          <w:lang w:eastAsia="ko-KR"/>
        </w:rPr>
        <w:t>NRPPa</w:t>
      </w:r>
      <w:proofErr w:type="spellEnd"/>
      <w:r>
        <w:rPr>
          <w:lang w:eastAsia="ko-KR"/>
        </w:rPr>
        <w:t xml:space="preserve"> TS 38.455 for the </w:t>
      </w:r>
      <w:r w:rsidR="00A72875">
        <w:rPr>
          <w:lang w:eastAsia="ko-KR"/>
        </w:rPr>
        <w:t xml:space="preserve">assistance data delivery to NG-RAN nodes for the broadcast </w:t>
      </w:r>
      <w:r w:rsidR="00054FE5">
        <w:rPr>
          <w:lang w:eastAsia="ko-KR"/>
        </w:rPr>
        <w:t>i</w:t>
      </w:r>
      <w:r w:rsidR="00744B72">
        <w:rPr>
          <w:lang w:eastAsia="ko-KR"/>
        </w:rPr>
        <w:t>n</w:t>
      </w:r>
      <w:r w:rsidR="00A72875">
        <w:rPr>
          <w:lang w:eastAsia="ko-KR"/>
        </w:rPr>
        <w:t xml:space="preserve"> System Information</w:t>
      </w:r>
      <w:r w:rsidR="00474BCA">
        <w:rPr>
          <w:lang w:eastAsia="ko-KR"/>
        </w:rPr>
        <w:t xml:space="preserve"> in [10].</w:t>
      </w:r>
      <w:r w:rsidR="00C12945">
        <w:rPr>
          <w:lang w:eastAsia="ko-KR"/>
        </w:rPr>
        <w:t xml:space="preserve"> </w:t>
      </w:r>
      <w:r w:rsidR="000611D7">
        <w:rPr>
          <w:lang w:eastAsia="ko-KR"/>
        </w:rPr>
        <w:t xml:space="preserve">This endorsed </w:t>
      </w:r>
      <w:proofErr w:type="spellStart"/>
      <w:r w:rsidR="000611D7">
        <w:rPr>
          <w:lang w:eastAsia="ko-KR"/>
        </w:rPr>
        <w:t>NRPPa</w:t>
      </w:r>
      <w:proofErr w:type="spellEnd"/>
      <w:r w:rsidR="000611D7">
        <w:rPr>
          <w:lang w:eastAsia="ko-KR"/>
        </w:rPr>
        <w:t xml:space="preserve"> CR is analogous to the corresponding procedures for broadcast in LPPa TS 36.455. </w:t>
      </w:r>
    </w:p>
    <w:p w14:paraId="40C9D95A" w14:textId="22D5EDC6" w:rsidR="00AB0A0D" w:rsidRDefault="00AB0A0D" w:rsidP="00026983">
      <w:pPr>
        <w:pStyle w:val="B1"/>
        <w:rPr>
          <w:lang w:eastAsia="ko-KR"/>
        </w:rPr>
      </w:pPr>
      <w:r>
        <w:rPr>
          <w:lang w:eastAsia="ko-KR"/>
        </w:rPr>
        <w:t>(6)</w:t>
      </w:r>
      <w:r>
        <w:rPr>
          <w:lang w:eastAsia="ko-KR"/>
        </w:rPr>
        <w:tab/>
        <w:t xml:space="preserve">RAN3 endorsed a CR to </w:t>
      </w:r>
      <w:proofErr w:type="spellStart"/>
      <w:r>
        <w:rPr>
          <w:lang w:eastAsia="ko-KR"/>
        </w:rPr>
        <w:t>NRPPa</w:t>
      </w:r>
      <w:proofErr w:type="spellEnd"/>
      <w:r>
        <w:rPr>
          <w:lang w:eastAsia="ko-KR"/>
        </w:rPr>
        <w:t xml:space="preserve"> TS 38.455 [10] which adds the </w:t>
      </w:r>
      <w:r w:rsidR="00026983">
        <w:rPr>
          <w:lang w:eastAsia="ko-KR"/>
        </w:rPr>
        <w:t xml:space="preserve">Assistance Information Transfer procedures for broadcast of assistance data in System Information in a manner </w:t>
      </w:r>
      <w:r w:rsidR="00026983" w:rsidRPr="00420D35">
        <w:rPr>
          <w:lang w:eastAsia="ko-KR"/>
        </w:rPr>
        <w:t xml:space="preserve">completely analogous to the solution for LTE </w:t>
      </w:r>
      <w:r w:rsidR="00B475E6">
        <w:rPr>
          <w:lang w:val="en-US" w:eastAsia="ko-KR"/>
        </w:rPr>
        <w:t>a</w:t>
      </w:r>
      <w:r w:rsidR="008F6CC9">
        <w:rPr>
          <w:lang w:val="en-US" w:eastAsia="ko-KR"/>
        </w:rPr>
        <w:t>s</w:t>
      </w:r>
      <w:r w:rsidR="00B475E6">
        <w:rPr>
          <w:lang w:val="en-US" w:eastAsia="ko-KR"/>
        </w:rPr>
        <w:t xml:space="preserve"> s</w:t>
      </w:r>
      <w:r w:rsidR="00B97862">
        <w:rPr>
          <w:lang w:val="en-US" w:eastAsia="ko-KR"/>
        </w:rPr>
        <w:t xml:space="preserve">pecified </w:t>
      </w:r>
      <w:r w:rsidR="00026983" w:rsidRPr="00420D35">
        <w:rPr>
          <w:lang w:eastAsia="ko-KR"/>
        </w:rPr>
        <w:t xml:space="preserve">in </w:t>
      </w:r>
      <w:r w:rsidR="00026983">
        <w:rPr>
          <w:lang w:eastAsia="ko-KR"/>
        </w:rPr>
        <w:t xml:space="preserve">LPPa </w:t>
      </w:r>
      <w:r w:rsidR="00026983" w:rsidRPr="00420D35">
        <w:rPr>
          <w:lang w:eastAsia="ko-KR"/>
        </w:rPr>
        <w:t xml:space="preserve">TS </w:t>
      </w:r>
      <w:r w:rsidR="00026983">
        <w:rPr>
          <w:lang w:eastAsia="ko-KR"/>
        </w:rPr>
        <w:t>36.455.</w:t>
      </w:r>
    </w:p>
    <w:p w14:paraId="4F1C4D59" w14:textId="05872FF2" w:rsidR="00337C95" w:rsidRDefault="00B6114E" w:rsidP="00E25B1F">
      <w:pPr>
        <w:rPr>
          <w:lang w:eastAsia="ko-KR"/>
        </w:rPr>
      </w:pPr>
      <w:r>
        <w:rPr>
          <w:lang w:eastAsia="ko-KR"/>
        </w:rPr>
        <w:t xml:space="preserve">The progress </w:t>
      </w:r>
      <w:r w:rsidR="00B01CC1">
        <w:rPr>
          <w:lang w:eastAsia="ko-KR"/>
        </w:rPr>
        <w:t>summarized in items (1) – (6) above results in the following proposal:</w:t>
      </w:r>
    </w:p>
    <w:p w14:paraId="331EAB59" w14:textId="22C8A567" w:rsidR="00221F94" w:rsidRPr="003509AB" w:rsidRDefault="00221F94" w:rsidP="00B01CC1">
      <w:pPr>
        <w:pStyle w:val="NO"/>
        <w:ind w:left="1420" w:hanging="1136"/>
        <w:rPr>
          <w:lang w:eastAsia="ko-KR"/>
        </w:rPr>
      </w:pPr>
      <w:r w:rsidRPr="00B01CC1">
        <w:rPr>
          <w:b/>
          <w:lang w:eastAsia="ko-KR"/>
        </w:rPr>
        <w:lastRenderedPageBreak/>
        <w:t>Propos</w:t>
      </w:r>
      <w:r w:rsidR="00E25B1F" w:rsidRPr="00B01CC1">
        <w:rPr>
          <w:b/>
          <w:lang w:eastAsia="ko-KR"/>
        </w:rPr>
        <w:t>al 1:</w:t>
      </w:r>
      <w:r w:rsidR="00E25B1F">
        <w:rPr>
          <w:lang w:eastAsia="ko-KR"/>
        </w:rPr>
        <w:tab/>
      </w:r>
      <w:r w:rsidR="00E25B1F" w:rsidRPr="003509AB">
        <w:rPr>
          <w:lang w:eastAsia="ko-KR"/>
        </w:rPr>
        <w:t xml:space="preserve">Support broadcast of location assistance data </w:t>
      </w:r>
      <w:r w:rsidR="00B55B4C">
        <w:rPr>
          <w:lang w:eastAsia="ko-KR"/>
        </w:rPr>
        <w:t xml:space="preserve">in NR </w:t>
      </w:r>
      <w:r w:rsidR="00E25B1F" w:rsidRPr="003509AB">
        <w:rPr>
          <w:lang w:eastAsia="ko-KR"/>
        </w:rPr>
        <w:t xml:space="preserve">for </w:t>
      </w:r>
      <w:r w:rsidR="003509AB" w:rsidRPr="003509AB">
        <w:rPr>
          <w:lang w:eastAsia="ko-KR"/>
        </w:rPr>
        <w:t xml:space="preserve">UE-assisted and UE-based </w:t>
      </w:r>
      <w:r w:rsidR="003509AB" w:rsidRPr="003509AB">
        <w:t xml:space="preserve">A-GNSS, RTK, and DL-only </w:t>
      </w:r>
      <w:r w:rsidR="003509AB">
        <w:t>positioning methods</w:t>
      </w:r>
      <w:r w:rsidR="00C83840">
        <w:t xml:space="preserve"> in a manner analogous to the solution for LTE in TS 36.305, 36.3</w:t>
      </w:r>
      <w:r w:rsidR="009671E0">
        <w:t>31, and 36.355</w:t>
      </w:r>
      <w:r w:rsidR="003509AB">
        <w:t>.</w:t>
      </w:r>
      <w:r w:rsidR="00BE5FF7">
        <w:t xml:space="preserve"> </w:t>
      </w:r>
    </w:p>
    <w:p w14:paraId="53411239" w14:textId="4A4D192F" w:rsidR="003F4887" w:rsidRDefault="003F4887" w:rsidP="00284FD4">
      <w:pPr>
        <w:keepNext/>
        <w:keepLines/>
        <w:pBdr>
          <w:bottom w:val="single" w:sz="12" w:space="1" w:color="auto"/>
        </w:pBdr>
        <w:spacing w:after="0"/>
        <w:outlineLvl w:val="0"/>
        <w:rPr>
          <w:rFonts w:ascii="Arial" w:eastAsia="Malgun Gothic" w:hAnsi="Arial" w:cs="Arial"/>
          <w:b/>
          <w:noProof/>
          <w:lang w:eastAsia="ko-KR"/>
        </w:rPr>
      </w:pPr>
    </w:p>
    <w:p w14:paraId="0ACC030F" w14:textId="77777777" w:rsidR="007129F6" w:rsidRPr="005A5B86" w:rsidRDefault="007129F6" w:rsidP="00284FD4">
      <w:pPr>
        <w:keepNext/>
        <w:keepLines/>
        <w:pBdr>
          <w:bottom w:val="single" w:sz="12" w:space="1" w:color="auto"/>
        </w:pBdr>
        <w:spacing w:after="0"/>
        <w:outlineLvl w:val="0"/>
        <w:rPr>
          <w:rFonts w:ascii="Arial" w:eastAsia="Malgun Gothic" w:hAnsi="Arial" w:cs="Arial"/>
          <w:b/>
          <w:noProof/>
          <w:lang w:eastAsia="ko-KR"/>
        </w:rPr>
      </w:pPr>
    </w:p>
    <w:p w14:paraId="0264F0B9" w14:textId="424C6915" w:rsidR="003F4887" w:rsidRPr="003F4887" w:rsidRDefault="003F488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2</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A4231D">
        <w:rPr>
          <w:rFonts w:ascii="Arial" w:eastAsia="Malgun Gothic" w:hAnsi="Arial"/>
          <w:noProof/>
          <w:sz w:val="32"/>
          <w:lang w:eastAsia="ko-KR"/>
        </w:rPr>
        <w:t>Procedures for</w:t>
      </w:r>
      <w:r w:rsidR="00703D67">
        <w:rPr>
          <w:rFonts w:ascii="Arial" w:eastAsia="Malgun Gothic" w:hAnsi="Arial"/>
          <w:noProof/>
          <w:sz w:val="32"/>
          <w:lang w:eastAsia="ko-KR"/>
        </w:rPr>
        <w:t xml:space="preserve"> Broadcast of Location Assistance Data</w:t>
      </w:r>
    </w:p>
    <w:p w14:paraId="53829964" w14:textId="04FB5827" w:rsidR="007E3624" w:rsidRDefault="007E3624" w:rsidP="00446FBA">
      <w:pPr>
        <w:rPr>
          <w:lang w:eastAsia="ko-KR"/>
        </w:rPr>
      </w:pPr>
      <w:r>
        <w:t xml:space="preserve">For E-UTRA connected to EPC </w:t>
      </w:r>
      <w:r w:rsidR="00AF4EAB">
        <w:t xml:space="preserve">the procedures for broadcast of assistance data are specified in TS 36.305 </w:t>
      </w:r>
      <w:r w:rsidR="00494C84">
        <w:t>clause</w:t>
      </w:r>
      <w:r w:rsidR="00AF4EAB">
        <w:t xml:space="preserve"> 7.6</w:t>
      </w:r>
      <w:r w:rsidR="00AC7745">
        <w:t>.</w:t>
      </w:r>
      <w:r w:rsidR="002A3893">
        <w:t xml:space="preserve"> </w:t>
      </w:r>
      <w:r w:rsidR="00AC7745">
        <w:t>T</w:t>
      </w:r>
      <w:r w:rsidR="004D27D2">
        <w:t xml:space="preserve">he </w:t>
      </w:r>
      <w:r w:rsidR="00971B41">
        <w:t xml:space="preserve">broadcast procedures for NG-RAN connected to 5GC can be </w:t>
      </w:r>
      <w:r w:rsidR="004D27D2">
        <w:rPr>
          <w:lang w:eastAsia="ko-KR"/>
        </w:rPr>
        <w:t>base</w:t>
      </w:r>
      <w:r w:rsidR="00971B41">
        <w:rPr>
          <w:lang w:eastAsia="ko-KR"/>
        </w:rPr>
        <w:t>d</w:t>
      </w:r>
      <w:r w:rsidR="004D27D2">
        <w:rPr>
          <w:lang w:eastAsia="ko-KR"/>
        </w:rPr>
        <w:t xml:space="preserve"> </w:t>
      </w:r>
      <w:r w:rsidR="00767CB6">
        <w:rPr>
          <w:lang w:eastAsia="ko-KR"/>
        </w:rPr>
        <w:t xml:space="preserve">on </w:t>
      </w:r>
      <w:r w:rsidR="00842142">
        <w:rPr>
          <w:lang w:eastAsia="ko-KR"/>
        </w:rPr>
        <w:t>th</w:t>
      </w:r>
      <w:r w:rsidR="008334EA">
        <w:rPr>
          <w:lang w:eastAsia="ko-KR"/>
        </w:rPr>
        <w:t>ese</w:t>
      </w:r>
      <w:r w:rsidR="00842142">
        <w:rPr>
          <w:lang w:eastAsia="ko-KR"/>
        </w:rPr>
        <w:t xml:space="preserve"> procedure</w:t>
      </w:r>
      <w:r w:rsidR="00F448C1">
        <w:rPr>
          <w:lang w:eastAsia="ko-KR"/>
        </w:rPr>
        <w:t xml:space="preserve">s </w:t>
      </w:r>
      <w:r w:rsidR="004D27D2">
        <w:rPr>
          <w:lang w:eastAsia="ko-KR"/>
        </w:rPr>
        <w:t>with suitable changes</w:t>
      </w:r>
      <w:r w:rsidR="00D35BA7">
        <w:rPr>
          <w:lang w:eastAsia="ko-KR"/>
        </w:rPr>
        <w:t xml:space="preserve"> </w:t>
      </w:r>
      <w:r w:rsidR="00007797">
        <w:rPr>
          <w:lang w:eastAsia="ko-KR"/>
        </w:rPr>
        <w:t>for</w:t>
      </w:r>
      <w:r w:rsidR="00D35BA7">
        <w:rPr>
          <w:lang w:eastAsia="ko-KR"/>
        </w:rPr>
        <w:t xml:space="preserve"> NG-RAN/</w:t>
      </w:r>
      <w:r w:rsidR="003C40DD">
        <w:rPr>
          <w:lang w:eastAsia="ko-KR"/>
        </w:rPr>
        <w:t>5GC</w:t>
      </w:r>
      <w:r w:rsidR="004D27D2">
        <w:rPr>
          <w:lang w:eastAsia="ko-KR"/>
        </w:rPr>
        <w:t>.</w:t>
      </w:r>
      <w:r w:rsidR="00A34D4E">
        <w:rPr>
          <w:lang w:eastAsia="ko-KR"/>
        </w:rPr>
        <w:t xml:space="preserve"> </w:t>
      </w:r>
      <w:r w:rsidR="007C7784">
        <w:rPr>
          <w:lang w:eastAsia="ko-KR"/>
        </w:rPr>
        <w:t xml:space="preserve">A draft CR is proposed in [11] accordingly. </w:t>
      </w:r>
    </w:p>
    <w:p w14:paraId="4C228E71" w14:textId="0155A8B1" w:rsidR="00B3202A" w:rsidRDefault="00767CB6" w:rsidP="007304DE">
      <w:pPr>
        <w:pStyle w:val="NO"/>
        <w:ind w:left="1420" w:hanging="1136"/>
      </w:pPr>
      <w:r w:rsidRPr="005F5D52">
        <w:rPr>
          <w:b/>
          <w:lang w:eastAsia="ko-KR"/>
        </w:rPr>
        <w:t>Proposal 2:</w:t>
      </w:r>
      <w:r>
        <w:rPr>
          <w:lang w:eastAsia="ko-KR"/>
        </w:rPr>
        <w:tab/>
      </w:r>
      <w:r w:rsidRPr="00767CB6">
        <w:rPr>
          <w:lang w:eastAsia="ko-KR"/>
        </w:rPr>
        <w:t xml:space="preserve">The procedures for broadcast of location assistance data for NG-RAN </w:t>
      </w:r>
      <w:r>
        <w:rPr>
          <w:lang w:eastAsia="ko-KR"/>
        </w:rPr>
        <w:t>are</w:t>
      </w:r>
      <w:r w:rsidRPr="00767CB6">
        <w:rPr>
          <w:lang w:eastAsia="ko-KR"/>
        </w:rPr>
        <w:t xml:space="preserve"> based on the procedures for broadcast of location assistance data for E-UTRA connected to EPC in TS 36.305.</w:t>
      </w:r>
      <w:r w:rsidR="005F5D52">
        <w:rPr>
          <w:lang w:eastAsia="ko-KR"/>
        </w:rPr>
        <w:t xml:space="preserve"> Endorse the CR to 38.305 in [11] as baseline.</w:t>
      </w:r>
    </w:p>
    <w:p w14:paraId="4E3533D7" w14:textId="77777777" w:rsidR="007304DE" w:rsidRPr="007304DE" w:rsidRDefault="007304DE" w:rsidP="007304DE">
      <w:pPr>
        <w:pStyle w:val="NO"/>
        <w:ind w:left="1420" w:hanging="1136"/>
      </w:pPr>
    </w:p>
    <w:p w14:paraId="60D3D651" w14:textId="77777777" w:rsidR="00CF5887" w:rsidRPr="005A5B86" w:rsidRDefault="00CF5887" w:rsidP="00284FD4">
      <w:pPr>
        <w:keepNext/>
        <w:keepLines/>
        <w:pBdr>
          <w:bottom w:val="single" w:sz="12" w:space="1" w:color="auto"/>
        </w:pBdr>
        <w:spacing w:after="0"/>
        <w:outlineLvl w:val="0"/>
        <w:rPr>
          <w:rFonts w:ascii="Arial" w:eastAsia="Malgun Gothic" w:hAnsi="Arial" w:cs="Arial"/>
          <w:b/>
          <w:noProof/>
          <w:lang w:eastAsia="ko-KR"/>
        </w:rPr>
      </w:pPr>
    </w:p>
    <w:p w14:paraId="1AD67774" w14:textId="4F438CC3" w:rsidR="00D166E5" w:rsidRPr="003F4887" w:rsidRDefault="00455887"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3</w:t>
      </w:r>
      <w:r w:rsidR="00D166E5" w:rsidRPr="005A5B86">
        <w:rPr>
          <w:rFonts w:ascii="Arial" w:eastAsia="Malgun Gothic" w:hAnsi="Arial" w:hint="eastAsia"/>
          <w:noProof/>
          <w:sz w:val="32"/>
          <w:lang w:eastAsia="ko-KR"/>
        </w:rPr>
        <w:t xml:space="preserve">. </w:t>
      </w:r>
      <w:r w:rsidR="00D166E5" w:rsidRPr="005A5B86">
        <w:rPr>
          <w:rFonts w:ascii="Arial" w:eastAsia="Malgun Gothic" w:hAnsi="Arial"/>
          <w:noProof/>
          <w:sz w:val="32"/>
          <w:lang w:eastAsia="ko-KR"/>
        </w:rPr>
        <w:tab/>
      </w:r>
      <w:r>
        <w:rPr>
          <w:rFonts w:ascii="Arial" w:eastAsia="Malgun Gothic" w:hAnsi="Arial"/>
          <w:noProof/>
          <w:sz w:val="32"/>
          <w:lang w:eastAsia="ko-KR"/>
        </w:rPr>
        <w:t xml:space="preserve">Definition of </w:t>
      </w:r>
      <w:r w:rsidR="00D2364C">
        <w:rPr>
          <w:rFonts w:ascii="Arial" w:eastAsia="Malgun Gothic" w:hAnsi="Arial"/>
          <w:noProof/>
          <w:sz w:val="32"/>
          <w:lang w:eastAsia="ko-KR"/>
        </w:rPr>
        <w:t>posSIB Types</w:t>
      </w:r>
    </w:p>
    <w:p w14:paraId="01DDBB15" w14:textId="0F0512F2" w:rsidR="00AF670A" w:rsidRDefault="00484810" w:rsidP="00077367">
      <w:pPr>
        <w:rPr>
          <w:lang w:val="en-US"/>
        </w:rPr>
      </w:pPr>
      <w:r>
        <w:rPr>
          <w:lang w:val="en-US"/>
        </w:rPr>
        <w:t>T</w:t>
      </w:r>
      <w:r w:rsidR="00825F25">
        <w:rPr>
          <w:lang w:val="en-US"/>
        </w:rPr>
        <w:t xml:space="preserve">he assistance data elements which can be broadcast are defined </w:t>
      </w:r>
      <w:r w:rsidR="0007228F">
        <w:rPr>
          <w:lang w:val="en-US"/>
        </w:rPr>
        <w:t>in TS 36.355</w:t>
      </w:r>
      <w:r w:rsidR="00727C3C">
        <w:rPr>
          <w:lang w:val="en-US"/>
        </w:rPr>
        <w:t>, section 7.2</w:t>
      </w:r>
      <w:r w:rsidR="00E40855">
        <w:rPr>
          <w:lang w:val="en-US"/>
        </w:rPr>
        <w:t>.</w:t>
      </w:r>
      <w:r w:rsidR="00727C3C">
        <w:rPr>
          <w:lang w:val="en-US"/>
        </w:rPr>
        <w:t xml:space="preserve"> The </w:t>
      </w:r>
      <w:proofErr w:type="spellStart"/>
      <w:r w:rsidR="00727C3C">
        <w:rPr>
          <w:lang w:val="en-US"/>
        </w:rPr>
        <w:t>posSIB</w:t>
      </w:r>
      <w:proofErr w:type="spellEnd"/>
      <w:r w:rsidR="00727C3C">
        <w:rPr>
          <w:lang w:val="en-US"/>
        </w:rPr>
        <w:t xml:space="preserve"> types defined in Table </w:t>
      </w:r>
      <w:r w:rsidR="00CF6760" w:rsidRPr="00534549">
        <w:t>7.2-1</w:t>
      </w:r>
      <w:r w:rsidR="00CF6760">
        <w:t xml:space="preserve"> of TS 36.355 can all be reused for NG-RAN. </w:t>
      </w:r>
      <w:r w:rsidR="00F80BA7">
        <w:t xml:space="preserve">The </w:t>
      </w:r>
      <w:proofErr w:type="spellStart"/>
      <w:r w:rsidR="00F80BA7">
        <w:t>posSIB</w:t>
      </w:r>
      <w:proofErr w:type="spellEnd"/>
      <w:r w:rsidR="00F80BA7">
        <w:t xml:space="preserve"> types 1-</w:t>
      </w:r>
      <w:r w:rsidR="00006570">
        <w:t>1 to 1-7</w:t>
      </w:r>
      <w:r w:rsidR="00A95501">
        <w:t xml:space="preserve"> and 2-</w:t>
      </w:r>
      <w:r w:rsidR="00006570">
        <w:t>1 to 2-19</w:t>
      </w:r>
      <w:r w:rsidR="00A95501">
        <w:t xml:space="preserve"> </w:t>
      </w:r>
      <w:r w:rsidR="00483D32">
        <w:t xml:space="preserve">(GNSS, RTK) </w:t>
      </w:r>
      <w:r w:rsidR="00A95501">
        <w:t xml:space="preserve">are applicable to both, </w:t>
      </w:r>
      <w:r w:rsidR="00B41BB4">
        <w:t>LTE</w:t>
      </w:r>
      <w:r w:rsidR="00A95501">
        <w:t xml:space="preserve"> and NR; the </w:t>
      </w:r>
      <w:proofErr w:type="spellStart"/>
      <w:r w:rsidR="00A95501">
        <w:t>posSIB</w:t>
      </w:r>
      <w:proofErr w:type="spellEnd"/>
      <w:r w:rsidR="00A95501">
        <w:t xml:space="preserve"> type </w:t>
      </w:r>
      <w:r w:rsidR="00B41BB4">
        <w:t>3-1</w:t>
      </w:r>
      <w:r w:rsidR="00483D32">
        <w:t xml:space="preserve"> (OTDOA)</w:t>
      </w:r>
      <w:r w:rsidR="00B41BB4">
        <w:t xml:space="preserve"> is applicable to LTE only.</w:t>
      </w:r>
    </w:p>
    <w:p w14:paraId="715FED62" w14:textId="46CCD534" w:rsidR="00212BDF" w:rsidRDefault="00CD3F8B" w:rsidP="00077367">
      <w:pPr>
        <w:rPr>
          <w:lang w:val="en-US"/>
        </w:rPr>
      </w:pPr>
      <w:r>
        <w:rPr>
          <w:lang w:val="en-US"/>
        </w:rPr>
        <w:t>In order to support PPP</w:t>
      </w:r>
      <w:r w:rsidR="00401A88">
        <w:rPr>
          <w:lang w:val="en-US"/>
        </w:rPr>
        <w:t>-RTK</w:t>
      </w:r>
      <w:r>
        <w:rPr>
          <w:lang w:val="en-US"/>
        </w:rPr>
        <w:t xml:space="preserve">, the following additional </w:t>
      </w:r>
      <w:proofErr w:type="spellStart"/>
      <w:r>
        <w:rPr>
          <w:lang w:val="en-US"/>
        </w:rPr>
        <w:t>posSIB</w:t>
      </w:r>
      <w:proofErr w:type="spellEnd"/>
      <w:r>
        <w:rPr>
          <w:lang w:val="en-US"/>
        </w:rPr>
        <w:t xml:space="preserve"> types are proposed in [13]: </w:t>
      </w:r>
    </w:p>
    <w:p w14:paraId="3A0E121E" w14:textId="6BC2BCC7" w:rsidR="00212BDF" w:rsidRPr="000F03DA" w:rsidRDefault="008B36AE" w:rsidP="005E7081">
      <w:pPr>
        <w:pStyle w:val="B1"/>
        <w:spacing w:after="60"/>
        <w:ind w:left="576" w:hanging="288"/>
        <w:rPr>
          <w:i/>
          <w:lang w:val="en-US"/>
        </w:rPr>
      </w:pPr>
      <w:r w:rsidRPr="000F03DA">
        <w:rPr>
          <w:i/>
          <w:lang w:val="en-US"/>
        </w:rPr>
        <w:t>-</w:t>
      </w:r>
      <w:r w:rsidRPr="000F03DA">
        <w:rPr>
          <w:i/>
          <w:lang w:val="en-US"/>
        </w:rPr>
        <w:tab/>
      </w:r>
      <w:r w:rsidR="00E55B55" w:rsidRPr="000F03DA">
        <w:rPr>
          <w:i/>
          <w:lang w:val="en-US"/>
        </w:rPr>
        <w:t>posSibT</w:t>
      </w:r>
      <w:r w:rsidR="00FB79D3" w:rsidRPr="000F03DA">
        <w:rPr>
          <w:i/>
          <w:lang w:val="en-US"/>
        </w:rPr>
        <w:t>y</w:t>
      </w:r>
      <w:r w:rsidR="00E55B55" w:rsidRPr="000F03DA">
        <w:rPr>
          <w:i/>
          <w:lang w:val="en-US"/>
        </w:rPr>
        <w:t xml:space="preserve">pe1-8: </w:t>
      </w:r>
      <w:r w:rsidR="007C5091">
        <w:rPr>
          <w:i/>
          <w:lang w:val="en-US"/>
        </w:rPr>
        <w:tab/>
      </w:r>
      <w:r w:rsidR="00FB79D3" w:rsidRPr="000F03DA">
        <w:rPr>
          <w:i/>
          <w:lang w:val="en-US"/>
        </w:rPr>
        <w:t>GNSS-SSR-</w:t>
      </w:r>
      <w:proofErr w:type="spellStart"/>
      <w:r w:rsidR="00FB79D3" w:rsidRPr="000F03DA">
        <w:rPr>
          <w:i/>
          <w:lang w:val="en-US"/>
        </w:rPr>
        <w:t>GridDefinition</w:t>
      </w:r>
      <w:proofErr w:type="spellEnd"/>
    </w:p>
    <w:p w14:paraId="3DEAC48C" w14:textId="1B219C20" w:rsidR="00FB79D3" w:rsidRPr="000F03DA" w:rsidRDefault="00FB79D3" w:rsidP="005E7081">
      <w:pPr>
        <w:pStyle w:val="B1"/>
        <w:spacing w:after="60"/>
        <w:ind w:left="576" w:hanging="288"/>
        <w:rPr>
          <w:i/>
          <w:lang w:val="en-US"/>
        </w:rPr>
      </w:pPr>
      <w:r w:rsidRPr="000F03DA">
        <w:rPr>
          <w:i/>
          <w:lang w:val="en-US"/>
        </w:rPr>
        <w:t>-</w:t>
      </w:r>
      <w:r w:rsidRPr="000F03DA">
        <w:rPr>
          <w:i/>
          <w:lang w:val="en-US"/>
        </w:rPr>
        <w:tab/>
      </w:r>
      <w:r w:rsidR="007C3BBB" w:rsidRPr="000F03DA">
        <w:rPr>
          <w:i/>
          <w:lang w:val="en-US"/>
        </w:rPr>
        <w:t>posSibType2-20</w:t>
      </w:r>
      <w:r w:rsidR="007C5091">
        <w:rPr>
          <w:i/>
          <w:lang w:val="en-US"/>
        </w:rPr>
        <w:t>:</w:t>
      </w:r>
      <w:r w:rsidR="007C5091">
        <w:rPr>
          <w:i/>
          <w:lang w:val="en-US"/>
        </w:rPr>
        <w:tab/>
      </w:r>
      <w:r w:rsidR="007C3BBB" w:rsidRPr="000F03DA">
        <w:rPr>
          <w:i/>
          <w:lang w:val="en-US"/>
        </w:rPr>
        <w:t>GNSS-SSR-URA</w:t>
      </w:r>
    </w:p>
    <w:p w14:paraId="28315A3B" w14:textId="05BE6333" w:rsidR="007C3BBB" w:rsidRPr="000F03DA" w:rsidRDefault="007C3BBB" w:rsidP="005E7081">
      <w:pPr>
        <w:pStyle w:val="B1"/>
        <w:spacing w:after="60"/>
        <w:ind w:left="576" w:hanging="288"/>
        <w:rPr>
          <w:i/>
          <w:lang w:val="en-US"/>
        </w:rPr>
      </w:pPr>
      <w:r w:rsidRPr="000F03DA">
        <w:rPr>
          <w:i/>
          <w:lang w:val="en-US"/>
        </w:rPr>
        <w:t>-</w:t>
      </w:r>
      <w:r w:rsidRPr="000F03DA">
        <w:rPr>
          <w:i/>
          <w:lang w:val="en-US"/>
        </w:rPr>
        <w:tab/>
      </w:r>
      <w:r w:rsidR="00BD12FD" w:rsidRPr="000F03DA">
        <w:rPr>
          <w:i/>
          <w:lang w:val="en-US"/>
        </w:rPr>
        <w:t>posSibType2-21</w:t>
      </w:r>
      <w:r w:rsidR="007C5091">
        <w:rPr>
          <w:i/>
          <w:lang w:val="en-US"/>
        </w:rPr>
        <w:t>:</w:t>
      </w:r>
      <w:r w:rsidR="007C5091">
        <w:rPr>
          <w:i/>
          <w:lang w:val="en-US"/>
        </w:rPr>
        <w:tab/>
      </w:r>
      <w:r w:rsidR="00BD12FD" w:rsidRPr="000F03DA">
        <w:rPr>
          <w:i/>
          <w:lang w:val="en-US"/>
        </w:rPr>
        <w:t>GNSS-SSR-</w:t>
      </w:r>
      <w:proofErr w:type="spellStart"/>
      <w:r w:rsidR="00BD12FD" w:rsidRPr="000F03DA">
        <w:rPr>
          <w:i/>
          <w:lang w:val="en-US"/>
        </w:rPr>
        <w:t>PhaseBias</w:t>
      </w:r>
      <w:proofErr w:type="spellEnd"/>
    </w:p>
    <w:p w14:paraId="6D6B6F7C" w14:textId="11809418" w:rsidR="00BD12FD" w:rsidRPr="000F03DA" w:rsidRDefault="00BD12FD" w:rsidP="005E7081">
      <w:pPr>
        <w:pStyle w:val="B1"/>
        <w:spacing w:after="60"/>
        <w:ind w:left="576" w:hanging="288"/>
        <w:rPr>
          <w:i/>
          <w:lang w:val="en-US"/>
        </w:rPr>
      </w:pPr>
      <w:r w:rsidRPr="000F03DA">
        <w:rPr>
          <w:i/>
          <w:lang w:val="en-US"/>
        </w:rPr>
        <w:t>-</w:t>
      </w:r>
      <w:r w:rsidRPr="000F03DA">
        <w:rPr>
          <w:i/>
          <w:lang w:val="en-US"/>
        </w:rPr>
        <w:tab/>
      </w:r>
      <w:r w:rsidR="00F33AF2" w:rsidRPr="000F03DA">
        <w:rPr>
          <w:i/>
          <w:lang w:val="en-US"/>
        </w:rPr>
        <w:t>posSibType2-22</w:t>
      </w:r>
      <w:r w:rsidR="007C5091">
        <w:rPr>
          <w:i/>
          <w:lang w:val="en-US"/>
        </w:rPr>
        <w:t>:</w:t>
      </w:r>
      <w:r w:rsidR="007C5091">
        <w:rPr>
          <w:i/>
          <w:lang w:val="en-US"/>
        </w:rPr>
        <w:tab/>
      </w:r>
      <w:r w:rsidR="00F33AF2" w:rsidRPr="000F03DA">
        <w:rPr>
          <w:i/>
          <w:lang w:val="en-US"/>
        </w:rPr>
        <w:t>GNSS-SSR-STEC-Correction</w:t>
      </w:r>
    </w:p>
    <w:p w14:paraId="68A6C8FE" w14:textId="2EB09CB5" w:rsidR="00F33AF2" w:rsidRPr="000F03DA" w:rsidRDefault="00F33AF2" w:rsidP="008B36AE">
      <w:pPr>
        <w:pStyle w:val="B1"/>
        <w:rPr>
          <w:i/>
          <w:lang w:val="en-US"/>
        </w:rPr>
      </w:pPr>
      <w:r w:rsidRPr="000F03DA">
        <w:rPr>
          <w:i/>
          <w:lang w:val="en-US"/>
        </w:rPr>
        <w:t>-</w:t>
      </w:r>
      <w:r w:rsidRPr="000F03DA">
        <w:rPr>
          <w:i/>
          <w:lang w:val="en-US"/>
        </w:rPr>
        <w:tab/>
      </w:r>
      <w:r w:rsidR="000F03DA" w:rsidRPr="000F03DA">
        <w:rPr>
          <w:i/>
          <w:lang w:val="en-US"/>
        </w:rPr>
        <w:t>posSibType2-23</w:t>
      </w:r>
      <w:r w:rsidR="007C5091">
        <w:rPr>
          <w:i/>
          <w:lang w:val="en-US"/>
        </w:rPr>
        <w:t>:</w:t>
      </w:r>
      <w:r w:rsidR="007C5091">
        <w:rPr>
          <w:i/>
          <w:lang w:val="en-US"/>
        </w:rPr>
        <w:tab/>
      </w:r>
      <w:r w:rsidR="000F03DA" w:rsidRPr="000F03DA">
        <w:rPr>
          <w:i/>
          <w:lang w:val="en-US"/>
        </w:rPr>
        <w:t>GNSS-SSR-</w:t>
      </w:r>
      <w:proofErr w:type="spellStart"/>
      <w:r w:rsidR="000F03DA" w:rsidRPr="000F03DA">
        <w:rPr>
          <w:i/>
          <w:lang w:val="en-US"/>
        </w:rPr>
        <w:t>GriddedCorrection</w:t>
      </w:r>
      <w:proofErr w:type="spellEnd"/>
    </w:p>
    <w:p w14:paraId="5EECBB89" w14:textId="10F1B58B" w:rsidR="00AF4D13" w:rsidRDefault="00AF4D13" w:rsidP="00AF4D13">
      <w:pPr>
        <w:rPr>
          <w:lang w:val="en-US"/>
        </w:rPr>
      </w:pPr>
      <w:r>
        <w:rPr>
          <w:lang w:val="en-US"/>
        </w:rPr>
        <w:t>In order to support</w:t>
      </w:r>
      <w:r w:rsidR="006903E1">
        <w:rPr>
          <w:lang w:val="en-US"/>
        </w:rPr>
        <w:t xml:space="preserve"> OTDOA for NR</w:t>
      </w:r>
      <w:r w:rsidR="00E81C6B">
        <w:rPr>
          <w:lang w:val="en-US"/>
        </w:rPr>
        <w:t xml:space="preserve">, an additional </w:t>
      </w:r>
      <w:proofErr w:type="spellStart"/>
      <w:r w:rsidR="00E81C6B">
        <w:rPr>
          <w:lang w:val="en-US"/>
        </w:rPr>
        <w:t>posSIB</w:t>
      </w:r>
      <w:proofErr w:type="spellEnd"/>
      <w:r w:rsidR="00E81C6B">
        <w:rPr>
          <w:lang w:val="en-US"/>
        </w:rPr>
        <w:t xml:space="preserve"> type </w:t>
      </w:r>
      <w:r w:rsidR="004F3B7E">
        <w:rPr>
          <w:lang w:val="en-US"/>
        </w:rPr>
        <w:t xml:space="preserve">3-2 was proposed in [12]. The details of this </w:t>
      </w:r>
      <w:proofErr w:type="spellStart"/>
      <w:r w:rsidR="004F3B7E">
        <w:rPr>
          <w:lang w:val="en-US"/>
        </w:rPr>
        <w:t>posSIB</w:t>
      </w:r>
      <w:proofErr w:type="spellEnd"/>
      <w:r w:rsidR="004F3B7E">
        <w:rPr>
          <w:lang w:val="en-US"/>
        </w:rPr>
        <w:t xml:space="preserve"> type </w:t>
      </w:r>
      <w:r w:rsidR="000C16A9">
        <w:rPr>
          <w:lang w:val="en-US"/>
        </w:rPr>
        <w:t>depends on further progress on NR OTDOA in RAN1 and RAN2:</w:t>
      </w:r>
    </w:p>
    <w:p w14:paraId="23CE5B08" w14:textId="29E2A98B" w:rsidR="001B5DC7" w:rsidRDefault="001B5DC7" w:rsidP="001B5DC7">
      <w:pPr>
        <w:pStyle w:val="B1"/>
        <w:rPr>
          <w:i/>
          <w:lang w:val="en-US"/>
        </w:rPr>
      </w:pPr>
      <w:r>
        <w:rPr>
          <w:lang w:val="en-US"/>
        </w:rPr>
        <w:t>-</w:t>
      </w:r>
      <w:r>
        <w:rPr>
          <w:lang w:val="en-US"/>
        </w:rPr>
        <w:tab/>
      </w:r>
      <w:r w:rsidRPr="000F03DA">
        <w:rPr>
          <w:i/>
          <w:lang w:val="en-US"/>
        </w:rPr>
        <w:t>posSibType</w:t>
      </w:r>
      <w:r>
        <w:rPr>
          <w:i/>
          <w:lang w:val="en-US"/>
        </w:rPr>
        <w:t>3</w:t>
      </w:r>
      <w:r w:rsidRPr="000F03DA">
        <w:rPr>
          <w:i/>
          <w:lang w:val="en-US"/>
        </w:rPr>
        <w:t>-2</w:t>
      </w:r>
      <w:r>
        <w:rPr>
          <w:i/>
          <w:lang w:val="en-US"/>
        </w:rPr>
        <w:t>:</w:t>
      </w:r>
      <w:r>
        <w:rPr>
          <w:i/>
          <w:lang w:val="en-US"/>
        </w:rPr>
        <w:tab/>
      </w:r>
      <w:r w:rsidR="002638B8">
        <w:rPr>
          <w:i/>
          <w:lang w:val="en-US"/>
        </w:rPr>
        <w:t>OTDOA-UE-Assisted (NR)</w:t>
      </w:r>
    </w:p>
    <w:p w14:paraId="778F0E63" w14:textId="4290D3D8" w:rsidR="002638B8" w:rsidRPr="001B5DC7" w:rsidRDefault="00007F21" w:rsidP="002638B8">
      <w:pPr>
        <w:rPr>
          <w:lang w:val="en-US"/>
        </w:rPr>
      </w:pPr>
      <w:r>
        <w:rPr>
          <w:lang w:val="en-US"/>
        </w:rPr>
        <w:t xml:space="preserve">In order to support UE-based </w:t>
      </w:r>
      <w:r w:rsidR="00E56352">
        <w:rPr>
          <w:lang w:val="en-US"/>
        </w:rPr>
        <w:t xml:space="preserve">DL-only positioning, </w:t>
      </w:r>
      <w:r w:rsidR="00645A1D">
        <w:rPr>
          <w:lang w:val="en-US"/>
        </w:rPr>
        <w:t xml:space="preserve">two additional </w:t>
      </w:r>
      <w:proofErr w:type="spellStart"/>
      <w:r w:rsidR="00645A1D">
        <w:rPr>
          <w:lang w:val="en-US"/>
        </w:rPr>
        <w:t>posSIB</w:t>
      </w:r>
      <w:proofErr w:type="spellEnd"/>
      <w:r w:rsidR="00645A1D">
        <w:rPr>
          <w:lang w:val="en-US"/>
        </w:rPr>
        <w:t xml:space="preserve"> types are proposed in [14]. The details of these </w:t>
      </w:r>
      <w:proofErr w:type="spellStart"/>
      <w:r w:rsidR="00645A1D">
        <w:rPr>
          <w:lang w:val="en-US"/>
        </w:rPr>
        <w:t>posSIB</w:t>
      </w:r>
      <w:proofErr w:type="spellEnd"/>
      <w:r w:rsidR="00645A1D">
        <w:rPr>
          <w:lang w:val="en-US"/>
        </w:rPr>
        <w:t xml:space="preserve"> types can </w:t>
      </w:r>
      <w:r w:rsidR="00B628B1">
        <w:rPr>
          <w:lang w:val="en-US"/>
        </w:rPr>
        <w:t xml:space="preserve">already </w:t>
      </w:r>
      <w:r w:rsidR="00645A1D">
        <w:rPr>
          <w:lang w:val="en-US"/>
        </w:rPr>
        <w:t>be defined by RAN2</w:t>
      </w:r>
      <w:r w:rsidR="002550F7">
        <w:rPr>
          <w:lang w:val="en-US"/>
        </w:rPr>
        <w:t xml:space="preserve"> as shown in [14]</w:t>
      </w:r>
      <w:r w:rsidR="00645A1D">
        <w:rPr>
          <w:lang w:val="en-US"/>
        </w:rPr>
        <w:t>:</w:t>
      </w:r>
    </w:p>
    <w:p w14:paraId="2970D89B" w14:textId="0AE47FEF" w:rsidR="00645A1D" w:rsidRPr="000F03DA" w:rsidRDefault="00645A1D" w:rsidP="005E7081">
      <w:pPr>
        <w:pStyle w:val="B1"/>
        <w:spacing w:after="60"/>
        <w:ind w:left="576" w:hanging="288"/>
        <w:rPr>
          <w:i/>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3</w:t>
      </w:r>
      <w:r w:rsidRPr="000F03DA">
        <w:rPr>
          <w:i/>
          <w:lang w:val="en-US"/>
        </w:rPr>
        <w:t xml:space="preserve">: </w:t>
      </w:r>
      <w:r>
        <w:rPr>
          <w:i/>
          <w:lang w:val="en-US"/>
        </w:rPr>
        <w:tab/>
      </w:r>
      <w:r w:rsidR="0089046A">
        <w:rPr>
          <w:i/>
          <w:snapToGrid w:val="0"/>
        </w:rPr>
        <w:t>UEB-TRP-</w:t>
      </w:r>
      <w:proofErr w:type="spellStart"/>
      <w:r w:rsidR="0089046A">
        <w:rPr>
          <w:i/>
          <w:snapToGrid w:val="0"/>
        </w:rPr>
        <w:t>LocationData</w:t>
      </w:r>
      <w:proofErr w:type="spellEnd"/>
    </w:p>
    <w:p w14:paraId="69328D92" w14:textId="5E97AD84" w:rsidR="00645A1D" w:rsidRDefault="00645A1D" w:rsidP="00645A1D">
      <w:pPr>
        <w:pStyle w:val="B1"/>
        <w:rPr>
          <w:i/>
          <w:snapToGrid w:val="0"/>
        </w:rPr>
      </w:pPr>
      <w:r w:rsidRPr="000F03DA">
        <w:rPr>
          <w:i/>
          <w:lang w:val="en-US"/>
        </w:rPr>
        <w:t>-</w:t>
      </w:r>
      <w:r w:rsidRPr="000F03DA">
        <w:rPr>
          <w:i/>
          <w:lang w:val="en-US"/>
        </w:rPr>
        <w:tab/>
        <w:t>posSibType</w:t>
      </w:r>
      <w:r>
        <w:rPr>
          <w:i/>
          <w:lang w:val="en-US"/>
        </w:rPr>
        <w:t>3</w:t>
      </w:r>
      <w:r w:rsidRPr="000F03DA">
        <w:rPr>
          <w:i/>
          <w:lang w:val="en-US"/>
        </w:rPr>
        <w:t>-</w:t>
      </w:r>
      <w:r>
        <w:rPr>
          <w:i/>
          <w:lang w:val="en-US"/>
        </w:rPr>
        <w:t>4:</w:t>
      </w:r>
      <w:r>
        <w:rPr>
          <w:i/>
          <w:lang w:val="en-US"/>
        </w:rPr>
        <w:tab/>
      </w:r>
      <w:r w:rsidR="00DC3732">
        <w:rPr>
          <w:i/>
          <w:snapToGrid w:val="0"/>
        </w:rPr>
        <w:t>UEB-TRP-RTD-Info</w:t>
      </w:r>
    </w:p>
    <w:p w14:paraId="7BE89790" w14:textId="77777777" w:rsidR="00DC3732" w:rsidRPr="000F03DA" w:rsidRDefault="00DC3732" w:rsidP="00DC3732">
      <w:pPr>
        <w:rPr>
          <w:lang w:val="en-US"/>
        </w:rPr>
      </w:pPr>
    </w:p>
    <w:p w14:paraId="28AC845C" w14:textId="27BF1FFE" w:rsidR="005E428C" w:rsidRDefault="005E428C" w:rsidP="004D5DE5">
      <w:pPr>
        <w:pStyle w:val="NO"/>
        <w:spacing w:after="0"/>
        <w:ind w:left="1420" w:hanging="1136"/>
        <w:rPr>
          <w:lang w:eastAsia="ko-KR"/>
        </w:rPr>
      </w:pPr>
      <w:r w:rsidRPr="005F5D52">
        <w:rPr>
          <w:b/>
          <w:lang w:eastAsia="ko-KR"/>
        </w:rPr>
        <w:t xml:space="preserve">Proposal </w:t>
      </w:r>
      <w:r>
        <w:rPr>
          <w:b/>
          <w:lang w:eastAsia="ko-KR"/>
        </w:rPr>
        <w:t>3</w:t>
      </w:r>
      <w:r w:rsidRPr="005F5D52">
        <w:rPr>
          <w:b/>
          <w:lang w:eastAsia="ko-KR"/>
        </w:rPr>
        <w:t>:</w:t>
      </w:r>
      <w:r>
        <w:rPr>
          <w:lang w:eastAsia="ko-KR"/>
        </w:rPr>
        <w:tab/>
        <w:t xml:space="preserve">Add the following </w:t>
      </w:r>
      <w:proofErr w:type="spellStart"/>
      <w:r>
        <w:rPr>
          <w:lang w:eastAsia="ko-KR"/>
        </w:rPr>
        <w:t>posSIB</w:t>
      </w:r>
      <w:proofErr w:type="spellEnd"/>
      <w:r w:rsidR="000B0454">
        <w:rPr>
          <w:lang w:eastAsia="ko-KR"/>
        </w:rPr>
        <w:t xml:space="preserve"> Types to </w:t>
      </w:r>
      <w:r w:rsidR="004D5DE5" w:rsidRPr="00534549">
        <w:t>Table 7.2-1</w:t>
      </w:r>
      <w:r w:rsidR="004D5DE5">
        <w:t xml:space="preserve"> in LPP TS 36.355</w:t>
      </w:r>
      <w:r w:rsidR="004D5DE5">
        <w:rPr>
          <w:lang w:eastAsia="ko-KR"/>
        </w:rPr>
        <w:t>:</w:t>
      </w:r>
    </w:p>
    <w:p w14:paraId="525B132A" w14:textId="77777777" w:rsidR="004D5DE5" w:rsidRPr="000F03DA" w:rsidRDefault="004D5DE5" w:rsidP="00696364">
      <w:pPr>
        <w:pStyle w:val="B1"/>
        <w:spacing w:after="0"/>
        <w:ind w:left="1144"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sidRPr="000F03DA">
        <w:rPr>
          <w:i/>
          <w:lang w:val="en-US"/>
        </w:rPr>
        <w:t>GridDefinition</w:t>
      </w:r>
      <w:proofErr w:type="spellEnd"/>
    </w:p>
    <w:p w14:paraId="0AFB1637" w14:textId="77777777" w:rsidR="004D5DE5" w:rsidRPr="000F03DA" w:rsidRDefault="004D5DE5" w:rsidP="00696364">
      <w:pPr>
        <w:pStyle w:val="B1"/>
        <w:spacing w:after="0"/>
        <w:ind w:left="1144"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5D8FFB4B" w14:textId="77777777" w:rsidR="004D5DE5" w:rsidRPr="000F03DA" w:rsidRDefault="004D5DE5" w:rsidP="00696364">
      <w:pPr>
        <w:pStyle w:val="B1"/>
        <w:spacing w:after="0"/>
        <w:ind w:left="1144"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77A858BD" w14:textId="77777777" w:rsidR="004D5DE5" w:rsidRPr="000F03DA" w:rsidRDefault="004D5DE5" w:rsidP="00696364">
      <w:pPr>
        <w:pStyle w:val="B1"/>
        <w:spacing w:after="0"/>
        <w:ind w:left="1144"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10614B77" w14:textId="77777777" w:rsidR="004D5DE5" w:rsidRPr="000F03DA" w:rsidRDefault="004D5DE5" w:rsidP="00696364">
      <w:pPr>
        <w:pStyle w:val="B1"/>
        <w:spacing w:after="0"/>
        <w:ind w:left="1136"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p>
    <w:p w14:paraId="2496AC64" w14:textId="77777777" w:rsidR="004D5DE5" w:rsidRDefault="004D5DE5" w:rsidP="00696364">
      <w:pPr>
        <w:pStyle w:val="B1"/>
        <w:spacing w:after="0"/>
        <w:ind w:left="1136" w:firstLine="284"/>
        <w:rPr>
          <w:i/>
          <w:lang w:val="en-US"/>
        </w:rPr>
      </w:pPr>
      <w:r>
        <w:rPr>
          <w:lang w:val="en-US"/>
        </w:rPr>
        <w:t>-</w:t>
      </w:r>
      <w:r>
        <w:rPr>
          <w:lang w:val="en-US"/>
        </w:rPr>
        <w:tab/>
      </w:r>
      <w:r w:rsidRPr="000F03DA">
        <w:rPr>
          <w:i/>
          <w:lang w:val="en-US"/>
        </w:rPr>
        <w:t>posSibType</w:t>
      </w:r>
      <w:r>
        <w:rPr>
          <w:i/>
          <w:lang w:val="en-US"/>
        </w:rPr>
        <w:t>3</w:t>
      </w:r>
      <w:r w:rsidRPr="000F03DA">
        <w:rPr>
          <w:i/>
          <w:lang w:val="en-US"/>
        </w:rPr>
        <w:t>-2</w:t>
      </w:r>
      <w:r>
        <w:rPr>
          <w:i/>
          <w:lang w:val="en-US"/>
        </w:rPr>
        <w:t>:</w:t>
      </w:r>
      <w:r>
        <w:rPr>
          <w:i/>
          <w:lang w:val="en-US"/>
        </w:rPr>
        <w:tab/>
        <w:t>OTDOA-UE-Assisted (NR)</w:t>
      </w:r>
    </w:p>
    <w:p w14:paraId="1FFE5202" w14:textId="77777777" w:rsidR="004D5DE5" w:rsidRPr="000F03DA" w:rsidRDefault="004D5DE5" w:rsidP="00696364">
      <w:pPr>
        <w:pStyle w:val="B1"/>
        <w:spacing w:after="0"/>
        <w:ind w:left="1144" w:firstLine="276"/>
        <w:rPr>
          <w:i/>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3</w:t>
      </w:r>
      <w:r w:rsidRPr="000F03DA">
        <w:rPr>
          <w:i/>
          <w:lang w:val="en-US"/>
        </w:rPr>
        <w:t xml:space="preserve">: </w:t>
      </w:r>
      <w:r>
        <w:rPr>
          <w:i/>
          <w:lang w:val="en-US"/>
        </w:rPr>
        <w:tab/>
      </w:r>
      <w:r>
        <w:rPr>
          <w:i/>
          <w:snapToGrid w:val="0"/>
        </w:rPr>
        <w:t>UEB-TRP-</w:t>
      </w:r>
      <w:proofErr w:type="spellStart"/>
      <w:r>
        <w:rPr>
          <w:i/>
          <w:snapToGrid w:val="0"/>
        </w:rPr>
        <w:t>LocationData</w:t>
      </w:r>
      <w:proofErr w:type="spellEnd"/>
    </w:p>
    <w:p w14:paraId="7A9CCC5F" w14:textId="4AC526AD" w:rsidR="004D5DE5" w:rsidRPr="00696364" w:rsidRDefault="004D5DE5" w:rsidP="00696364">
      <w:pPr>
        <w:pStyle w:val="B1"/>
        <w:ind w:left="1136" w:firstLine="284"/>
        <w:rPr>
          <w:i/>
          <w:snapToGrid w:val="0"/>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4:</w:t>
      </w:r>
      <w:r>
        <w:rPr>
          <w:i/>
          <w:lang w:val="en-US"/>
        </w:rPr>
        <w:tab/>
      </w:r>
      <w:r>
        <w:rPr>
          <w:i/>
          <w:snapToGrid w:val="0"/>
        </w:rPr>
        <w:t>UEB-TRP-RTD-Info</w:t>
      </w:r>
      <w:r w:rsidR="00696364">
        <w:rPr>
          <w:i/>
          <w:snapToGrid w:val="0"/>
          <w:lang w:val="en-US"/>
        </w:rPr>
        <w:t>.</w:t>
      </w:r>
    </w:p>
    <w:p w14:paraId="6A3B210C" w14:textId="77777777" w:rsidR="004D5DE5" w:rsidRDefault="004D5DE5" w:rsidP="005E428C">
      <w:pPr>
        <w:pStyle w:val="NO"/>
        <w:ind w:left="1420" w:hanging="1136"/>
      </w:pPr>
    </w:p>
    <w:p w14:paraId="6C84E1BB" w14:textId="77777777" w:rsidR="000F03DA" w:rsidRDefault="000F03DA" w:rsidP="000F03DA">
      <w:pPr>
        <w:rPr>
          <w:lang w:val="en-US"/>
        </w:rPr>
      </w:pPr>
    </w:p>
    <w:p w14:paraId="26DE17D4" w14:textId="77777777" w:rsidR="00E33084" w:rsidRPr="005A5B86" w:rsidRDefault="00E33084" w:rsidP="00284FD4">
      <w:pPr>
        <w:keepNext/>
        <w:keepLines/>
        <w:pBdr>
          <w:bottom w:val="single" w:sz="12" w:space="1" w:color="auto"/>
        </w:pBdr>
        <w:spacing w:after="0"/>
        <w:outlineLvl w:val="0"/>
        <w:rPr>
          <w:rFonts w:ascii="Arial" w:eastAsia="Malgun Gothic" w:hAnsi="Arial" w:cs="Arial"/>
          <w:b/>
          <w:noProof/>
          <w:lang w:eastAsia="ko-KR"/>
        </w:rPr>
      </w:pPr>
    </w:p>
    <w:p w14:paraId="3144E7B9" w14:textId="0CF197F8" w:rsidR="00E33084" w:rsidRPr="003F4887" w:rsidRDefault="00AD7790"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noProof/>
          <w:sz w:val="32"/>
          <w:lang w:eastAsia="ko-KR"/>
        </w:rPr>
        <w:t>4</w:t>
      </w:r>
      <w:r w:rsidR="00E33084" w:rsidRPr="005A5B86">
        <w:rPr>
          <w:rFonts w:ascii="Arial" w:eastAsia="Malgun Gothic" w:hAnsi="Arial" w:hint="eastAsia"/>
          <w:noProof/>
          <w:sz w:val="32"/>
          <w:lang w:eastAsia="ko-KR"/>
        </w:rPr>
        <w:t xml:space="preserve">. </w:t>
      </w:r>
      <w:r w:rsidR="00E33084" w:rsidRPr="005A5B86">
        <w:rPr>
          <w:rFonts w:ascii="Arial" w:eastAsia="Malgun Gothic" w:hAnsi="Arial"/>
          <w:noProof/>
          <w:sz w:val="32"/>
          <w:lang w:eastAsia="ko-KR"/>
        </w:rPr>
        <w:tab/>
      </w:r>
      <w:r w:rsidR="00E33084">
        <w:rPr>
          <w:rFonts w:ascii="Arial" w:eastAsia="Malgun Gothic" w:hAnsi="Arial"/>
          <w:noProof/>
          <w:sz w:val="32"/>
          <w:lang w:eastAsia="ko-KR"/>
        </w:rPr>
        <w:t>Broadcast of Assistance Data by an NG RAN Node</w:t>
      </w:r>
    </w:p>
    <w:p w14:paraId="3B7A7787" w14:textId="11F4FDC1" w:rsidR="00A558E2" w:rsidRPr="00A558E2" w:rsidRDefault="00AD7790" w:rsidP="00141E24">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4</w:t>
      </w:r>
      <w:r w:rsidR="00A558E2" w:rsidRPr="00A558E2">
        <w:rPr>
          <w:rFonts w:ascii="Arial" w:eastAsia="Malgun Gothic" w:hAnsi="Arial"/>
          <w:noProof/>
          <w:sz w:val="28"/>
          <w:szCs w:val="28"/>
          <w:lang w:eastAsia="ko-KR"/>
        </w:rPr>
        <w:t>.1</w:t>
      </w:r>
      <w:r w:rsidR="00A558E2" w:rsidRPr="00A558E2">
        <w:rPr>
          <w:rFonts w:ascii="Arial" w:eastAsia="Malgun Gothic" w:hAnsi="Arial"/>
          <w:noProof/>
          <w:sz w:val="28"/>
          <w:szCs w:val="28"/>
          <w:lang w:eastAsia="ko-KR"/>
        </w:rPr>
        <w:tab/>
        <w:t>Broadcast by an ng-eNB</w:t>
      </w:r>
    </w:p>
    <w:p w14:paraId="64484F48" w14:textId="20DCBEBB" w:rsidR="00A400BF" w:rsidRDefault="00A558E2" w:rsidP="00434414">
      <w:pPr>
        <w:keepNext/>
        <w:keepLines/>
        <w:spacing w:before="120"/>
        <w:outlineLvl w:val="0"/>
        <w:rPr>
          <w:lang w:val="en-US"/>
        </w:rPr>
      </w:pPr>
      <w:r>
        <w:rPr>
          <w:lang w:val="en-US"/>
        </w:rPr>
        <w:t>An ng-</w:t>
      </w:r>
      <w:proofErr w:type="spellStart"/>
      <w:r>
        <w:rPr>
          <w:lang w:val="en-US"/>
        </w:rPr>
        <w:t>eNB</w:t>
      </w:r>
      <w:proofErr w:type="spellEnd"/>
      <w:r>
        <w:rPr>
          <w:lang w:val="en-US"/>
        </w:rPr>
        <w:t xml:space="preserve"> can use </w:t>
      </w:r>
      <w:r w:rsidR="00434414">
        <w:rPr>
          <w:lang w:val="en-US"/>
        </w:rPr>
        <w:t xml:space="preserve">the existing </w:t>
      </w:r>
      <w:r w:rsidR="00D619C1">
        <w:rPr>
          <w:lang w:val="en-US"/>
        </w:rPr>
        <w:t xml:space="preserve">LTE </w:t>
      </w:r>
      <w:r w:rsidR="00434414">
        <w:rPr>
          <w:lang w:val="en-US"/>
        </w:rPr>
        <w:t>RRC sup</w:t>
      </w:r>
      <w:r w:rsidR="00A400BF">
        <w:rPr>
          <w:lang w:val="en-US"/>
        </w:rPr>
        <w:t xml:space="preserve">port for </w:t>
      </w:r>
      <w:proofErr w:type="spellStart"/>
      <w:r w:rsidR="00A400BF">
        <w:rPr>
          <w:lang w:val="en-US"/>
        </w:rPr>
        <w:t>po</w:t>
      </w:r>
      <w:r w:rsidR="00434414">
        <w:rPr>
          <w:lang w:val="en-US"/>
        </w:rPr>
        <w:t>sSIBs</w:t>
      </w:r>
      <w:proofErr w:type="spellEnd"/>
      <w:r w:rsidR="00434414">
        <w:rPr>
          <w:lang w:val="en-US"/>
        </w:rPr>
        <w:t xml:space="preserve"> and </w:t>
      </w:r>
      <w:proofErr w:type="spellStart"/>
      <w:r w:rsidR="00434414">
        <w:rPr>
          <w:lang w:val="en-US"/>
        </w:rPr>
        <w:t>posSIB</w:t>
      </w:r>
      <w:proofErr w:type="spellEnd"/>
      <w:r w:rsidR="00434414">
        <w:rPr>
          <w:lang w:val="en-US"/>
        </w:rPr>
        <w:t xml:space="preserve"> scheduling defined for E-UTRA connected to EPC </w:t>
      </w:r>
      <w:r w:rsidR="004B0278">
        <w:rPr>
          <w:lang w:val="en-US"/>
        </w:rPr>
        <w:t>in TS 36.331</w:t>
      </w:r>
      <w:r w:rsidR="00362CBD">
        <w:rPr>
          <w:lang w:val="en-US"/>
        </w:rPr>
        <w:t xml:space="preserve">. This can be used to support existing broadcast assistance data elements for A-GNSS, RTK and </w:t>
      </w:r>
      <w:r w:rsidR="002E28E7">
        <w:rPr>
          <w:lang w:val="en-US"/>
        </w:rPr>
        <w:t>LTE</w:t>
      </w:r>
      <w:r w:rsidR="005E79E6">
        <w:rPr>
          <w:lang w:val="en-US"/>
        </w:rPr>
        <w:t>-</w:t>
      </w:r>
      <w:r w:rsidR="00362CBD">
        <w:rPr>
          <w:lang w:val="en-US"/>
        </w:rPr>
        <w:t>OTDOA.</w:t>
      </w:r>
      <w:r w:rsidR="002E28E7">
        <w:rPr>
          <w:lang w:val="en-US"/>
        </w:rPr>
        <w:t xml:space="preserve"> The </w:t>
      </w:r>
      <w:proofErr w:type="spellStart"/>
      <w:r w:rsidR="002E28E7">
        <w:rPr>
          <w:lang w:val="en-US"/>
        </w:rPr>
        <w:t>posSIB</w:t>
      </w:r>
      <w:proofErr w:type="spellEnd"/>
      <w:r w:rsidR="002E28E7">
        <w:rPr>
          <w:lang w:val="en-US"/>
        </w:rPr>
        <w:t xml:space="preserve"> Types to support </w:t>
      </w:r>
      <w:r w:rsidR="0058794C">
        <w:rPr>
          <w:lang w:val="en-US"/>
        </w:rPr>
        <w:t>PPP-RTK (SSR)</w:t>
      </w:r>
      <w:r w:rsidR="002E28E7">
        <w:rPr>
          <w:lang w:val="en-US"/>
        </w:rPr>
        <w:t xml:space="preserve"> as discussed in section 3 above need to be added to the </w:t>
      </w:r>
      <w:r w:rsidR="005E79E6">
        <w:rPr>
          <w:lang w:val="en-US"/>
        </w:rPr>
        <w:t xml:space="preserve">pos SI message and </w:t>
      </w:r>
      <w:r w:rsidR="00FE0767">
        <w:rPr>
          <w:lang w:val="en-US"/>
        </w:rPr>
        <w:t>SIB scheduling information in TS 36.331</w:t>
      </w:r>
      <w:r w:rsidR="00010F37">
        <w:rPr>
          <w:lang w:val="en-US"/>
        </w:rPr>
        <w:t xml:space="preserve"> as shown below.</w:t>
      </w:r>
    </w:p>
    <w:p w14:paraId="665D070F"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 ASN1STA</w:t>
      </w:r>
      <w:smartTag w:uri="urn:schemas-microsoft-com:office:smarttags" w:element="PersonName">
        <w:r w:rsidRPr="00547B5A">
          <w:rPr>
            <w:rFonts w:ascii="Courier New" w:hAnsi="Courier New"/>
            <w:noProof/>
            <w:sz w:val="16"/>
            <w:lang w:eastAsia="ja-JP"/>
          </w:rPr>
          <w:t>RT</w:t>
        </w:r>
      </w:smartTag>
    </w:p>
    <w:p w14:paraId="7FC0013D"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3FC7BAC"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PosSystemInformation-r15-IEs ::= SEQUENCE {</w:t>
      </w:r>
    </w:p>
    <w:p w14:paraId="0821285D"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posSIB-TypeAndInfo-r15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SEQUENCE (SIZE (1..maxSIB)) OF CHOICE {</w:t>
      </w:r>
    </w:p>
    <w:p w14:paraId="7B16381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E7204E6"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posSib1-2-r15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732B6DC"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posSib1-3-r15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0F9DDE75"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posSib1-4-r15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366BDB63"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posSib1-5-r15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62CC373C"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posSib1-6-r15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F6FE39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posSib1-7-r15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27A2BAA"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3E9C124"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posSib2-2-r15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69A37E9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posSib2-3-r15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03CFC51"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posSib2-4-r15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EA87A80"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posSib2-5-r15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207080D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posSib2-6-r15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170C0AE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posSib2-7-r15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40A31D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posSib2-8-r15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56276969"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posSib2-9-r15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103CC98"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posSib2-10-r15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9CCA8D4"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B759D0A"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posSib2-12-r15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A16622B"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posSib2-13-r15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47C10E25"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posSib2-14-r15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54488B77"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posSib2-15-r15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E1B2EE4"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posSib2-16-r15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3E2D8C9"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posSib2-17-r15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60A38FE1"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posSib2-18-r15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7DD38420"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posSib2-19-r15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3680B437"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r>
      <w:r w:rsidRPr="00547B5A">
        <w:rPr>
          <w:rFonts w:ascii="Courier New" w:hAnsi="Courier New"/>
          <w:noProof/>
          <w:sz w:val="16"/>
          <w:lang w:eastAsia="ja-JP"/>
        </w:rPr>
        <w:tab/>
        <w:t>posSib3-1-r15</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SystemInformationBlockPos-r15,</w:t>
      </w:r>
    </w:p>
    <w:p w14:paraId="2879514D" w14:textId="4E77EF3F" w:rsidR="00906742" w:rsidRPr="00906742" w:rsidRDefault="00547B5A"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547B5A">
        <w:rPr>
          <w:rFonts w:ascii="Courier New" w:hAnsi="Courier New"/>
          <w:noProof/>
          <w:sz w:val="16"/>
          <w:lang w:eastAsia="ja-JP"/>
        </w:rPr>
        <w:tab/>
      </w:r>
      <w:r w:rsidRPr="00547B5A">
        <w:rPr>
          <w:rFonts w:ascii="Courier New" w:hAnsi="Courier New"/>
          <w:noProof/>
          <w:sz w:val="16"/>
          <w:lang w:eastAsia="ja-JP"/>
        </w:rPr>
        <w:tab/>
        <w:t>...</w:t>
      </w:r>
      <w:r w:rsidR="00906742" w:rsidRPr="00906742">
        <w:t xml:space="preserve"> </w:t>
      </w:r>
      <w:r w:rsidR="00906742" w:rsidRPr="00906742">
        <w:rPr>
          <w:rFonts w:ascii="Courier New" w:hAnsi="Courier New"/>
          <w:noProof/>
          <w:color w:val="FF0000"/>
          <w:sz w:val="16"/>
          <w:u w:val="single"/>
          <w:lang w:eastAsia="ja-JP"/>
        </w:rPr>
        <w:t>,</w:t>
      </w:r>
    </w:p>
    <w:p w14:paraId="5130B5D6" w14:textId="77777777" w:rsidR="00906742" w:rsidRPr="00906742" w:rsidRDefault="00906742"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posSib1-8-v16xy</w:t>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SystemInformationBlockPos-r15,</w:t>
      </w:r>
    </w:p>
    <w:p w14:paraId="54BCBBCA" w14:textId="77777777" w:rsidR="00906742" w:rsidRPr="00906742" w:rsidRDefault="00906742"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posSib2-20-v16xy</w:t>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SystemInformationBlockPos-r15,</w:t>
      </w:r>
    </w:p>
    <w:p w14:paraId="677D278C" w14:textId="77777777" w:rsidR="00906742" w:rsidRPr="00906742" w:rsidRDefault="00906742"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posSib2-21-v16xy</w:t>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SystemInformationBlockPos-r15,</w:t>
      </w:r>
    </w:p>
    <w:p w14:paraId="476306AB" w14:textId="77777777" w:rsidR="00906742" w:rsidRPr="00906742" w:rsidRDefault="00906742"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posSib2-22-v16xy</w:t>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SystemInformationBlockPos-r15,</w:t>
      </w:r>
    </w:p>
    <w:p w14:paraId="02639797" w14:textId="3D039BAC" w:rsidR="002D6B19" w:rsidRPr="00547B5A" w:rsidRDefault="00906742" w:rsidP="009067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ja-JP"/>
        </w:rPr>
      </w:pP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posSib2-23-v16xy</w:t>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r>
      <w:r w:rsidRPr="00906742">
        <w:rPr>
          <w:rFonts w:ascii="Courier New" w:hAnsi="Courier New"/>
          <w:noProof/>
          <w:color w:val="FF0000"/>
          <w:sz w:val="16"/>
          <w:u w:val="single"/>
          <w:lang w:eastAsia="ja-JP"/>
        </w:rPr>
        <w:tab/>
        <w:t>SystemInformationBlockPos-r15</w:t>
      </w:r>
    </w:p>
    <w:p w14:paraId="2D149147"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w:t>
      </w:r>
    </w:p>
    <w:p w14:paraId="09160B51"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lateNonCriticalExtension</w:t>
      </w:r>
      <w:r w:rsidRPr="00547B5A">
        <w:rPr>
          <w:rFonts w:ascii="Courier New" w:hAnsi="Courier New"/>
          <w:noProof/>
          <w:sz w:val="16"/>
          <w:lang w:eastAsia="ja-JP"/>
        </w:rPr>
        <w:tab/>
      </w:r>
      <w:r w:rsidRPr="00547B5A">
        <w:rPr>
          <w:rFonts w:ascii="Courier New" w:hAnsi="Courier New"/>
          <w:noProof/>
          <w:sz w:val="16"/>
          <w:lang w:eastAsia="ja-JP"/>
        </w:rPr>
        <w:tab/>
        <w:t>OCTET STRING</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OPTIONAL,</w:t>
      </w:r>
    </w:p>
    <w:p w14:paraId="2DBCE796"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ab/>
        <w:t>nonCriticalExtension</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SEQUENCE {}</w:t>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r>
      <w:r w:rsidRPr="00547B5A">
        <w:rPr>
          <w:rFonts w:ascii="Courier New" w:hAnsi="Courier New"/>
          <w:noProof/>
          <w:sz w:val="16"/>
          <w:lang w:eastAsia="ja-JP"/>
        </w:rPr>
        <w:tab/>
        <w:t>OPTIONAL</w:t>
      </w:r>
    </w:p>
    <w:p w14:paraId="430D3212"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w:t>
      </w:r>
    </w:p>
    <w:p w14:paraId="6C46A870"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B8D0F6" w14:textId="77777777" w:rsidR="00547B5A" w:rsidRPr="00547B5A" w:rsidRDefault="00547B5A" w:rsidP="00547B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 ASN1STOP</w:t>
      </w:r>
    </w:p>
    <w:p w14:paraId="0111704B" w14:textId="0A834083" w:rsidR="00010F37" w:rsidRDefault="00010F37" w:rsidP="00434414">
      <w:pPr>
        <w:keepNext/>
        <w:keepLines/>
        <w:spacing w:before="120"/>
        <w:outlineLvl w:val="0"/>
        <w:rPr>
          <w:rFonts w:ascii="Arial" w:eastAsia="Malgun Gothic" w:hAnsi="Arial"/>
          <w:noProof/>
          <w:sz w:val="32"/>
          <w:lang w:eastAsia="ko-KR"/>
        </w:rPr>
      </w:pPr>
    </w:p>
    <w:p w14:paraId="28522F04" w14:textId="3B3CA37F" w:rsidR="001907B3" w:rsidRPr="001907B3" w:rsidRDefault="001907B3" w:rsidP="001907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547B5A">
        <w:rPr>
          <w:rFonts w:ascii="Courier New" w:hAnsi="Courier New"/>
          <w:noProof/>
          <w:sz w:val="16"/>
          <w:lang w:eastAsia="ja-JP"/>
        </w:rPr>
        <w:t>-- ASN1START</w:t>
      </w:r>
    </w:p>
    <w:p w14:paraId="769D1F16" w14:textId="77777777" w:rsidR="001907B3" w:rsidRPr="005134A4" w:rsidRDefault="001907B3" w:rsidP="001907B3">
      <w:pPr>
        <w:pStyle w:val="PL"/>
        <w:shd w:val="clear" w:color="auto" w:fill="E6E6E6"/>
      </w:pPr>
    </w:p>
    <w:p w14:paraId="73E26FE3" w14:textId="77777777" w:rsidR="001907B3" w:rsidRPr="005134A4" w:rsidRDefault="001907B3" w:rsidP="001907B3">
      <w:pPr>
        <w:pStyle w:val="PL"/>
        <w:shd w:val="clear" w:color="auto" w:fill="E6E6E6"/>
      </w:pPr>
      <w:r w:rsidRPr="005134A4">
        <w:t>PosSchedulingInfoList-r15 ::= SEQUENCE (SIZE (1..maxSI-Message)) OF PosSchedulingInfo-r15</w:t>
      </w:r>
    </w:p>
    <w:p w14:paraId="50EB4396" w14:textId="77777777" w:rsidR="001907B3" w:rsidRPr="005134A4" w:rsidRDefault="001907B3" w:rsidP="001907B3">
      <w:pPr>
        <w:pStyle w:val="PL"/>
        <w:shd w:val="clear" w:color="auto" w:fill="E6E6E6"/>
      </w:pPr>
    </w:p>
    <w:p w14:paraId="6C8CAF86" w14:textId="77777777" w:rsidR="001907B3" w:rsidRPr="005134A4" w:rsidRDefault="001907B3" w:rsidP="001907B3">
      <w:pPr>
        <w:pStyle w:val="PL"/>
        <w:shd w:val="clear" w:color="auto" w:fill="E6E6E6"/>
      </w:pPr>
      <w:r w:rsidRPr="005134A4">
        <w:t>PosSchedulingInfo-r15 ::=</w:t>
      </w:r>
      <w:r w:rsidRPr="005134A4">
        <w:tab/>
        <w:t>SEQUENCE {</w:t>
      </w:r>
    </w:p>
    <w:p w14:paraId="6C36A64E" w14:textId="77777777" w:rsidR="001907B3" w:rsidRPr="005134A4" w:rsidRDefault="001907B3" w:rsidP="001907B3">
      <w:pPr>
        <w:pStyle w:val="PL"/>
        <w:shd w:val="clear" w:color="auto" w:fill="E6E6E6"/>
      </w:pPr>
      <w:r w:rsidRPr="005134A4">
        <w:tab/>
        <w:t>posSI-Periodicity-r15</w:t>
      </w:r>
      <w:r w:rsidRPr="005134A4">
        <w:tab/>
      </w:r>
      <w:r w:rsidRPr="005134A4">
        <w:tab/>
        <w:t>ENUMERATED {rf8, rf16, rf32, rf64, rf128, rf256, rf512},</w:t>
      </w:r>
    </w:p>
    <w:p w14:paraId="0796FDA5" w14:textId="77777777" w:rsidR="001907B3" w:rsidRPr="005134A4" w:rsidRDefault="001907B3" w:rsidP="001907B3">
      <w:pPr>
        <w:pStyle w:val="PL"/>
        <w:shd w:val="clear" w:color="auto" w:fill="E6E6E6"/>
      </w:pPr>
      <w:r w:rsidRPr="005134A4">
        <w:tab/>
        <w:t>posSIB-MappingInfo-r15</w:t>
      </w:r>
      <w:r w:rsidRPr="005134A4">
        <w:tab/>
      </w:r>
      <w:r w:rsidRPr="005134A4">
        <w:tab/>
        <w:t>PosSIB-MappingInfo-r15</w:t>
      </w:r>
    </w:p>
    <w:p w14:paraId="468D476E" w14:textId="77777777" w:rsidR="001907B3" w:rsidRPr="005134A4" w:rsidRDefault="001907B3" w:rsidP="001907B3">
      <w:pPr>
        <w:pStyle w:val="PL"/>
        <w:shd w:val="clear" w:color="auto" w:fill="E6E6E6"/>
      </w:pPr>
      <w:r w:rsidRPr="005134A4">
        <w:t>}</w:t>
      </w:r>
    </w:p>
    <w:p w14:paraId="34FA3269" w14:textId="77777777" w:rsidR="001907B3" w:rsidRPr="005134A4" w:rsidRDefault="001907B3" w:rsidP="001907B3">
      <w:pPr>
        <w:pStyle w:val="PL"/>
        <w:shd w:val="clear" w:color="auto" w:fill="E6E6E6"/>
      </w:pPr>
    </w:p>
    <w:p w14:paraId="7D6CABC0" w14:textId="77777777" w:rsidR="001907B3" w:rsidRPr="005134A4" w:rsidRDefault="001907B3" w:rsidP="001907B3">
      <w:pPr>
        <w:pStyle w:val="PL"/>
        <w:shd w:val="clear" w:color="auto" w:fill="E6E6E6"/>
      </w:pPr>
      <w:r w:rsidRPr="005134A4">
        <w:t>PosSIB-MappingInfo-r15 ::= SEQUENCE (SIZE (1..maxSIB)) OF PosSIB-Type-r15</w:t>
      </w:r>
    </w:p>
    <w:p w14:paraId="4D05DB23" w14:textId="77777777" w:rsidR="001907B3" w:rsidRPr="005134A4" w:rsidRDefault="001907B3" w:rsidP="001907B3">
      <w:pPr>
        <w:pStyle w:val="PL"/>
        <w:shd w:val="clear" w:color="auto" w:fill="E6E6E6"/>
      </w:pPr>
    </w:p>
    <w:p w14:paraId="74B4A740" w14:textId="77777777" w:rsidR="001907B3" w:rsidRPr="005134A4" w:rsidRDefault="001907B3" w:rsidP="001907B3">
      <w:pPr>
        <w:pStyle w:val="PL"/>
        <w:shd w:val="clear" w:color="auto" w:fill="E6E6E6"/>
      </w:pPr>
      <w:r w:rsidRPr="005134A4">
        <w:t>PosSIB-Type-r15 ::= SEQUENCE {</w:t>
      </w:r>
    </w:p>
    <w:p w14:paraId="518144C6" w14:textId="77777777" w:rsidR="001907B3" w:rsidRPr="005134A4" w:rsidRDefault="001907B3" w:rsidP="001907B3">
      <w:pPr>
        <w:pStyle w:val="PL"/>
        <w:shd w:val="clear" w:color="auto" w:fill="E6E6E6"/>
      </w:pPr>
      <w:r w:rsidRPr="005134A4">
        <w:tab/>
        <w:t>encrypted-r15</w:t>
      </w:r>
      <w:r w:rsidRPr="005134A4">
        <w:tab/>
      </w:r>
      <w:r w:rsidRPr="005134A4">
        <w:tab/>
        <w:t>ENUMERATED { true }</w:t>
      </w:r>
      <w:r w:rsidRPr="005134A4">
        <w:tab/>
      </w:r>
      <w:r w:rsidRPr="005134A4">
        <w:tab/>
      </w:r>
      <w:r w:rsidRPr="005134A4">
        <w:tab/>
      </w:r>
      <w:r w:rsidRPr="005134A4">
        <w:tab/>
        <w:t>OPTIONAL,</w:t>
      </w:r>
      <w:r w:rsidRPr="005134A4">
        <w:tab/>
      </w:r>
      <w:r w:rsidRPr="005134A4">
        <w:tab/>
        <w:t>-- Need OP</w:t>
      </w:r>
    </w:p>
    <w:p w14:paraId="673849F3" w14:textId="77777777" w:rsidR="001907B3" w:rsidRPr="005134A4" w:rsidRDefault="001907B3" w:rsidP="001907B3">
      <w:pPr>
        <w:pStyle w:val="PL"/>
        <w:shd w:val="clear" w:color="auto" w:fill="E6E6E6"/>
      </w:pPr>
      <w:r w:rsidRPr="005134A4">
        <w:tab/>
        <w:t>gnss-id-r15</w:t>
      </w:r>
      <w:r w:rsidRPr="005134A4">
        <w:tab/>
      </w:r>
      <w:r w:rsidRPr="005134A4">
        <w:tab/>
      </w:r>
      <w:r w:rsidRPr="005134A4">
        <w:tab/>
        <w:t>GNSS-ID-r15</w:t>
      </w:r>
      <w:r w:rsidRPr="005134A4">
        <w:tab/>
      </w:r>
      <w:r w:rsidRPr="005134A4">
        <w:tab/>
      </w:r>
      <w:r w:rsidRPr="005134A4">
        <w:tab/>
      </w:r>
      <w:r w:rsidRPr="005134A4">
        <w:tab/>
      </w:r>
      <w:r w:rsidRPr="005134A4">
        <w:tab/>
      </w:r>
      <w:r w:rsidRPr="005134A4">
        <w:tab/>
        <w:t>OPTIONAL,</w:t>
      </w:r>
      <w:r w:rsidRPr="005134A4">
        <w:tab/>
      </w:r>
      <w:r w:rsidRPr="005134A4">
        <w:tab/>
        <w:t>-- Need OP</w:t>
      </w:r>
    </w:p>
    <w:p w14:paraId="7579F04D" w14:textId="77777777" w:rsidR="001907B3" w:rsidRPr="005134A4" w:rsidRDefault="001907B3" w:rsidP="001907B3">
      <w:pPr>
        <w:pStyle w:val="PL"/>
        <w:shd w:val="clear" w:color="auto" w:fill="E6E6E6"/>
      </w:pPr>
      <w:r w:rsidRPr="005134A4">
        <w:tab/>
        <w:t>sbas-id-r15</w:t>
      </w:r>
      <w:r w:rsidRPr="005134A4">
        <w:tab/>
      </w:r>
      <w:r w:rsidRPr="005134A4">
        <w:tab/>
      </w:r>
      <w:r w:rsidRPr="005134A4">
        <w:tab/>
        <w:t>SBAS-ID-r15</w:t>
      </w:r>
      <w:r w:rsidRPr="005134A4">
        <w:tab/>
      </w:r>
      <w:r w:rsidRPr="005134A4">
        <w:tab/>
      </w:r>
      <w:r w:rsidRPr="005134A4">
        <w:tab/>
      </w:r>
      <w:r w:rsidRPr="005134A4">
        <w:tab/>
      </w:r>
      <w:r w:rsidRPr="005134A4">
        <w:tab/>
      </w:r>
      <w:r w:rsidRPr="005134A4">
        <w:tab/>
        <w:t>OPTIONAL,</w:t>
      </w:r>
      <w:r w:rsidRPr="005134A4">
        <w:tab/>
      </w:r>
      <w:r w:rsidRPr="005134A4">
        <w:tab/>
        <w:t>-- Need OP</w:t>
      </w:r>
    </w:p>
    <w:p w14:paraId="6204B1EE" w14:textId="77777777" w:rsidR="001907B3" w:rsidRPr="005134A4" w:rsidRDefault="001907B3" w:rsidP="001907B3">
      <w:pPr>
        <w:pStyle w:val="PL"/>
        <w:shd w:val="clear" w:color="auto" w:fill="E6E6E6"/>
      </w:pPr>
      <w:r w:rsidRPr="005134A4">
        <w:tab/>
        <w:t>posSibType-r15</w:t>
      </w:r>
      <w:r w:rsidRPr="005134A4">
        <w:tab/>
      </w:r>
      <w:r w:rsidRPr="005134A4">
        <w:tab/>
        <w:t xml:space="preserve">ENUMERATED { </w:t>
      </w:r>
      <w:r w:rsidRPr="005134A4">
        <w:tab/>
        <w:t>posSibType1-1,</w:t>
      </w:r>
    </w:p>
    <w:p w14:paraId="692AF051" w14:textId="77777777" w:rsidR="001907B3" w:rsidRPr="005134A4" w:rsidRDefault="001907B3" w:rsidP="001907B3">
      <w:pPr>
        <w:pStyle w:val="PL"/>
        <w:shd w:val="clear" w:color="auto" w:fill="E6E6E6"/>
      </w:pPr>
      <w:r w:rsidRPr="005134A4">
        <w:lastRenderedPageBreak/>
        <w:tab/>
      </w:r>
      <w:r w:rsidRPr="005134A4">
        <w:tab/>
      </w:r>
      <w:r w:rsidRPr="005134A4">
        <w:tab/>
      </w:r>
      <w:r w:rsidRPr="005134A4">
        <w:tab/>
      </w:r>
      <w:r w:rsidRPr="005134A4">
        <w:tab/>
      </w:r>
      <w:r w:rsidRPr="005134A4">
        <w:tab/>
      </w:r>
      <w:r w:rsidRPr="005134A4">
        <w:tab/>
      </w:r>
      <w:r w:rsidRPr="005134A4">
        <w:tab/>
      </w:r>
      <w:r w:rsidRPr="005134A4">
        <w:tab/>
      </w:r>
      <w:r w:rsidRPr="005134A4">
        <w:tab/>
        <w:t>posSibType1-2,</w:t>
      </w:r>
    </w:p>
    <w:p w14:paraId="2F52531B"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posSibType1-3,</w:t>
      </w:r>
    </w:p>
    <w:p w14:paraId="044AFA12"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posSibType1-4,</w:t>
      </w:r>
    </w:p>
    <w:p w14:paraId="4B682E0D"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posSibType1-5,</w:t>
      </w:r>
    </w:p>
    <w:p w14:paraId="76BB7453"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posSibType1-6,</w:t>
      </w:r>
    </w:p>
    <w:p w14:paraId="106A788F"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posSibType1-7,</w:t>
      </w:r>
    </w:p>
    <w:p w14:paraId="5F9FC8B5"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w:t>
      </w:r>
    </w:p>
    <w:p w14:paraId="0FE3C1E4"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posSibType2-2,</w:t>
      </w:r>
    </w:p>
    <w:p w14:paraId="2F91FE2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posSibType2-3,</w:t>
      </w:r>
    </w:p>
    <w:p w14:paraId="0ECFEC19"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posSibType2-4,</w:t>
      </w:r>
    </w:p>
    <w:p w14:paraId="59A12AF6"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posSibType2-5,</w:t>
      </w:r>
    </w:p>
    <w:p w14:paraId="16F9FBD5"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posSibType2-6,</w:t>
      </w:r>
    </w:p>
    <w:p w14:paraId="0F3ED36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posSibType2-7,</w:t>
      </w:r>
    </w:p>
    <w:p w14:paraId="7840D2A8"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posSibType2-8,</w:t>
      </w:r>
    </w:p>
    <w:p w14:paraId="69DE78BB"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posSibType2-9,</w:t>
      </w:r>
    </w:p>
    <w:p w14:paraId="16CA87F6"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posSibType2-10,</w:t>
      </w:r>
    </w:p>
    <w:p w14:paraId="72CE9CAA"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posSibType2-11,</w:t>
      </w:r>
    </w:p>
    <w:p w14:paraId="7B5D1DB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posSibType2-12,</w:t>
      </w:r>
    </w:p>
    <w:p w14:paraId="3E49EE57"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posSibType2-13,</w:t>
      </w:r>
    </w:p>
    <w:p w14:paraId="354958FF"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posSibType2-14,</w:t>
      </w:r>
    </w:p>
    <w:p w14:paraId="59E7FCDC"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posSibType2-15,</w:t>
      </w:r>
    </w:p>
    <w:p w14:paraId="33DC760A"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posSibType2-16,</w:t>
      </w:r>
    </w:p>
    <w:p w14:paraId="2BA9299D"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posSibType2-17,</w:t>
      </w:r>
    </w:p>
    <w:p w14:paraId="13AE268F"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posSibType2-18,</w:t>
      </w:r>
    </w:p>
    <w:p w14:paraId="1B09EA1C"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posSibType2-19,</w:t>
      </w:r>
    </w:p>
    <w:p w14:paraId="6666E373" w14:textId="77777777" w:rsidR="001907B3" w:rsidRPr="005134A4" w:rsidRDefault="001907B3" w:rsidP="001907B3">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posSibType3-1,</w:t>
      </w:r>
    </w:p>
    <w:p w14:paraId="1E3D19C4" w14:textId="5519A095" w:rsidR="00F20A6A" w:rsidRPr="00F20A6A" w:rsidRDefault="001907B3" w:rsidP="00F20A6A">
      <w:pPr>
        <w:pStyle w:val="PL"/>
        <w:shd w:val="clear" w:color="auto" w:fill="E6E6E6"/>
        <w:rPr>
          <w:color w:val="FF0000"/>
          <w:u w:val="single"/>
        </w:rPr>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w:t>
      </w:r>
      <w:r w:rsidR="006C5BFD" w:rsidRPr="00F20A6A">
        <w:rPr>
          <w:color w:val="FF0000"/>
          <w:u w:val="single"/>
        </w:rPr>
        <w:t>,</w:t>
      </w:r>
    </w:p>
    <w:p w14:paraId="29122A87" w14:textId="77777777" w:rsidR="00F20A6A" w:rsidRPr="00F20A6A" w:rsidRDefault="00F20A6A" w:rsidP="00F20A6A">
      <w:pPr>
        <w:pStyle w:val="PL"/>
        <w:shd w:val="clear" w:color="auto" w:fill="E6E6E6"/>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posSibType1-8-v16xy,</w:t>
      </w:r>
    </w:p>
    <w:p w14:paraId="38F64AF8" w14:textId="77777777" w:rsidR="00F20A6A" w:rsidRPr="00F20A6A" w:rsidRDefault="00F20A6A" w:rsidP="00F20A6A">
      <w:pPr>
        <w:pStyle w:val="PL"/>
        <w:shd w:val="clear" w:color="auto" w:fill="E6E6E6"/>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posSibType2-20-v16xy,</w:t>
      </w:r>
    </w:p>
    <w:p w14:paraId="5BA6E256" w14:textId="77777777" w:rsidR="00F20A6A" w:rsidRPr="00F20A6A" w:rsidRDefault="00F20A6A" w:rsidP="00F20A6A">
      <w:pPr>
        <w:pStyle w:val="PL"/>
        <w:shd w:val="clear" w:color="auto" w:fill="E6E6E6"/>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posSibType2-21-v16xy,</w:t>
      </w:r>
    </w:p>
    <w:p w14:paraId="2C45D9B5" w14:textId="77777777" w:rsidR="00F20A6A" w:rsidRPr="00F20A6A" w:rsidRDefault="00F20A6A" w:rsidP="00F20A6A">
      <w:pPr>
        <w:pStyle w:val="PL"/>
        <w:shd w:val="clear" w:color="auto" w:fill="E6E6E6"/>
        <w:rPr>
          <w:color w:val="FF0000"/>
          <w:u w:val="single"/>
        </w:rPr>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posSibType2-22-v16xy,</w:t>
      </w:r>
    </w:p>
    <w:p w14:paraId="3BC44B98" w14:textId="0EBDADC7" w:rsidR="00F20A6A" w:rsidRPr="005134A4" w:rsidRDefault="00F20A6A" w:rsidP="00F20A6A">
      <w:pPr>
        <w:pStyle w:val="PL"/>
        <w:shd w:val="clear" w:color="auto" w:fill="E6E6E6"/>
      </w:pP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r>
      <w:r w:rsidRPr="00F20A6A">
        <w:rPr>
          <w:color w:val="FF0000"/>
          <w:u w:val="single"/>
        </w:rPr>
        <w:tab/>
        <w:t>posSibType2-23-v16xy</w:t>
      </w:r>
    </w:p>
    <w:p w14:paraId="1430A439" w14:textId="621224A5" w:rsidR="001907B3" w:rsidRPr="005134A4" w:rsidRDefault="001907B3" w:rsidP="001907B3">
      <w:pPr>
        <w:pStyle w:val="PL"/>
        <w:shd w:val="clear" w:color="auto" w:fill="E6E6E6"/>
      </w:pPr>
      <w:r w:rsidRPr="005134A4">
        <w:t>},</w:t>
      </w:r>
    </w:p>
    <w:p w14:paraId="2918D256" w14:textId="77777777" w:rsidR="001907B3" w:rsidRPr="005134A4" w:rsidRDefault="001907B3" w:rsidP="001907B3">
      <w:pPr>
        <w:pStyle w:val="PL"/>
        <w:shd w:val="clear" w:color="auto" w:fill="E6E6E6"/>
      </w:pPr>
      <w:r w:rsidRPr="005134A4">
        <w:tab/>
        <w:t>...</w:t>
      </w:r>
    </w:p>
    <w:p w14:paraId="3849E67D" w14:textId="77777777" w:rsidR="001907B3" w:rsidRPr="005134A4" w:rsidRDefault="001907B3" w:rsidP="001907B3">
      <w:pPr>
        <w:pStyle w:val="PL"/>
        <w:shd w:val="clear" w:color="auto" w:fill="E6E6E6"/>
      </w:pPr>
      <w:r w:rsidRPr="005134A4">
        <w:t>}</w:t>
      </w:r>
    </w:p>
    <w:p w14:paraId="061C1A90" w14:textId="77777777" w:rsidR="001907B3" w:rsidRPr="005134A4" w:rsidRDefault="001907B3" w:rsidP="001907B3">
      <w:pPr>
        <w:pStyle w:val="PL"/>
        <w:shd w:val="clear" w:color="auto" w:fill="E6E6E6"/>
      </w:pPr>
    </w:p>
    <w:p w14:paraId="7F33AEEC" w14:textId="77777777" w:rsidR="001907B3" w:rsidRPr="005134A4" w:rsidRDefault="001907B3" w:rsidP="001907B3">
      <w:pPr>
        <w:pStyle w:val="PL"/>
        <w:shd w:val="clear" w:color="auto" w:fill="E6E6E6"/>
      </w:pPr>
      <w:r w:rsidRPr="005134A4">
        <w:t>-- ASN1STOP</w:t>
      </w:r>
    </w:p>
    <w:p w14:paraId="684E8BB3" w14:textId="2608631B" w:rsidR="001907B3" w:rsidRDefault="001907B3" w:rsidP="007D7208">
      <w:pPr>
        <w:rPr>
          <w:rFonts w:eastAsia="Malgun Gothic"/>
          <w:noProof/>
          <w:lang w:eastAsia="ko-KR"/>
        </w:rPr>
      </w:pPr>
    </w:p>
    <w:p w14:paraId="2ACEB6E3" w14:textId="415CB99E" w:rsidR="007D7208" w:rsidRDefault="007D7208" w:rsidP="007D7208">
      <w:pPr>
        <w:rPr>
          <w:rFonts w:eastAsia="Malgun Gothic"/>
          <w:noProof/>
          <w:lang w:eastAsia="ko-KR"/>
        </w:rPr>
      </w:pPr>
      <w:r>
        <w:rPr>
          <w:rFonts w:eastAsia="Malgun Gothic"/>
          <w:noProof/>
          <w:lang w:eastAsia="ko-KR"/>
        </w:rPr>
        <w:t xml:space="preserve">A draft CR to TS 36.331 is proposed in </w:t>
      </w:r>
      <w:r w:rsidR="006E3336">
        <w:rPr>
          <w:rFonts w:eastAsia="Malgun Gothic"/>
          <w:noProof/>
          <w:lang w:eastAsia="ko-KR"/>
        </w:rPr>
        <w:t>[15] accordingly.</w:t>
      </w:r>
    </w:p>
    <w:p w14:paraId="1D49AF34" w14:textId="77777777" w:rsidR="002B51B6" w:rsidRDefault="002B51B6" w:rsidP="007D7208">
      <w:pPr>
        <w:rPr>
          <w:rFonts w:eastAsia="Malgun Gothic"/>
          <w:noProof/>
          <w:lang w:eastAsia="ko-KR"/>
        </w:rPr>
      </w:pPr>
    </w:p>
    <w:p w14:paraId="63E0C7C5" w14:textId="46055A65" w:rsidR="002B51B6" w:rsidRDefault="002B51B6" w:rsidP="002B51B6">
      <w:pPr>
        <w:pStyle w:val="NO"/>
        <w:spacing w:after="0"/>
        <w:ind w:left="1420" w:hanging="1136"/>
        <w:rPr>
          <w:lang w:val="en-US"/>
        </w:rPr>
      </w:pPr>
      <w:r w:rsidRPr="005F5D52">
        <w:rPr>
          <w:b/>
          <w:lang w:eastAsia="ko-KR"/>
        </w:rPr>
        <w:t xml:space="preserve">Proposal </w:t>
      </w:r>
      <w:r w:rsidR="00E16EE4">
        <w:rPr>
          <w:b/>
          <w:lang w:eastAsia="ko-KR"/>
        </w:rPr>
        <w:t>4</w:t>
      </w:r>
      <w:r w:rsidRPr="005F5D52">
        <w:rPr>
          <w:b/>
          <w:lang w:eastAsia="ko-KR"/>
        </w:rPr>
        <w:t>:</w:t>
      </w:r>
      <w:r>
        <w:rPr>
          <w:lang w:eastAsia="ko-KR"/>
        </w:rPr>
        <w:tab/>
        <w:t xml:space="preserve">Add the following </w:t>
      </w:r>
      <w:proofErr w:type="spellStart"/>
      <w:r>
        <w:rPr>
          <w:lang w:eastAsia="ko-KR"/>
        </w:rPr>
        <w:t>posSIB</w:t>
      </w:r>
      <w:proofErr w:type="spellEnd"/>
      <w:r>
        <w:rPr>
          <w:lang w:eastAsia="ko-KR"/>
        </w:rPr>
        <w:t xml:space="preserve"> Types to </w:t>
      </w:r>
      <w:r>
        <w:rPr>
          <w:lang w:val="en-US"/>
        </w:rPr>
        <w:t>pos SI message and SIB scheduling information in TS 36.331</w:t>
      </w:r>
      <w:r w:rsidR="00E16EE4">
        <w:rPr>
          <w:lang w:val="en-US"/>
        </w:rPr>
        <w:t>:</w:t>
      </w:r>
    </w:p>
    <w:p w14:paraId="6FC5441B" w14:textId="77777777" w:rsidR="00E16EE4" w:rsidRPr="000F03DA" w:rsidRDefault="00E16EE4" w:rsidP="00E16EE4">
      <w:pPr>
        <w:pStyle w:val="B1"/>
        <w:spacing w:after="0"/>
        <w:ind w:left="1144"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sidRPr="000F03DA">
        <w:rPr>
          <w:i/>
          <w:lang w:val="en-US"/>
        </w:rPr>
        <w:t>GridDefinition</w:t>
      </w:r>
      <w:proofErr w:type="spellEnd"/>
    </w:p>
    <w:p w14:paraId="7DD2B67E" w14:textId="77777777" w:rsidR="00E16EE4" w:rsidRPr="000F03DA" w:rsidRDefault="00E16EE4" w:rsidP="00E16EE4">
      <w:pPr>
        <w:pStyle w:val="B1"/>
        <w:spacing w:after="0"/>
        <w:ind w:left="1144"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17AFF530" w14:textId="77777777" w:rsidR="00E16EE4" w:rsidRPr="000F03DA" w:rsidRDefault="00E16EE4" w:rsidP="00E16EE4">
      <w:pPr>
        <w:pStyle w:val="B1"/>
        <w:spacing w:after="0"/>
        <w:ind w:left="1144"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545DFE30" w14:textId="77777777" w:rsidR="00E16EE4" w:rsidRPr="000F03DA" w:rsidRDefault="00E16EE4" w:rsidP="00E16EE4">
      <w:pPr>
        <w:pStyle w:val="B1"/>
        <w:spacing w:after="0"/>
        <w:ind w:left="1144"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34ED69C7" w14:textId="595B5639" w:rsidR="00E16EE4" w:rsidRDefault="00E16EE4" w:rsidP="00E16EE4">
      <w:pPr>
        <w:pStyle w:val="B1"/>
        <w:spacing w:after="0"/>
        <w:ind w:left="1136"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r w:rsidR="00EA22E0">
        <w:rPr>
          <w:i/>
          <w:lang w:val="en-US"/>
        </w:rPr>
        <w:t>.</w:t>
      </w:r>
    </w:p>
    <w:p w14:paraId="644374DE" w14:textId="1E1981F6" w:rsidR="00EA22E0" w:rsidRDefault="00EA22E0" w:rsidP="00EA22E0">
      <w:pPr>
        <w:pStyle w:val="NO"/>
        <w:ind w:left="1420" w:firstLine="0"/>
      </w:pPr>
      <w:r>
        <w:rPr>
          <w:lang w:eastAsia="ko-KR"/>
        </w:rPr>
        <w:t>Endorse the CR to 36.331 in [15] as baseline.</w:t>
      </w:r>
    </w:p>
    <w:p w14:paraId="741D6068" w14:textId="77777777" w:rsidR="007D7208" w:rsidRDefault="007D7208" w:rsidP="007D7208">
      <w:pPr>
        <w:rPr>
          <w:rFonts w:eastAsia="Malgun Gothic"/>
          <w:noProof/>
          <w:lang w:eastAsia="ko-KR"/>
        </w:rPr>
      </w:pPr>
    </w:p>
    <w:p w14:paraId="06FFD033" w14:textId="6F2ADB81" w:rsidR="00A400BF" w:rsidRPr="00A558E2" w:rsidRDefault="00E33084" w:rsidP="00A400BF">
      <w:pPr>
        <w:keepNext/>
        <w:keepLines/>
        <w:spacing w:before="120"/>
        <w:ind w:left="1138" w:hanging="1138"/>
        <w:outlineLvl w:val="0"/>
        <w:rPr>
          <w:rFonts w:ascii="Arial" w:eastAsia="Malgun Gothic" w:hAnsi="Arial"/>
          <w:noProof/>
          <w:sz w:val="28"/>
          <w:szCs w:val="28"/>
          <w:lang w:eastAsia="ko-KR"/>
        </w:rPr>
      </w:pPr>
      <w:r>
        <w:rPr>
          <w:rFonts w:ascii="Arial" w:eastAsia="Malgun Gothic" w:hAnsi="Arial"/>
          <w:noProof/>
          <w:sz w:val="28"/>
          <w:szCs w:val="28"/>
          <w:lang w:eastAsia="ko-KR"/>
        </w:rPr>
        <w:t>5</w:t>
      </w:r>
      <w:r w:rsidR="00434414">
        <w:rPr>
          <w:rFonts w:ascii="Arial" w:eastAsia="Malgun Gothic" w:hAnsi="Arial"/>
          <w:noProof/>
          <w:sz w:val="28"/>
          <w:szCs w:val="28"/>
          <w:lang w:eastAsia="ko-KR"/>
        </w:rPr>
        <w:t>.2</w:t>
      </w:r>
      <w:r w:rsidR="00A400BF">
        <w:rPr>
          <w:rFonts w:ascii="Arial" w:eastAsia="Malgun Gothic" w:hAnsi="Arial"/>
          <w:noProof/>
          <w:sz w:val="28"/>
          <w:szCs w:val="28"/>
          <w:lang w:eastAsia="ko-KR"/>
        </w:rPr>
        <w:tab/>
        <w:t>Broadcast by a gNB</w:t>
      </w:r>
    </w:p>
    <w:p w14:paraId="1EE2D965" w14:textId="1DAD09C8" w:rsidR="001E38FC" w:rsidRDefault="009C73EE" w:rsidP="00A400BF">
      <w:pPr>
        <w:pStyle w:val="B1"/>
        <w:ind w:left="0" w:firstLine="0"/>
        <w:rPr>
          <w:lang w:val="en-US"/>
        </w:rPr>
      </w:pPr>
      <w:r>
        <w:rPr>
          <w:lang w:val="en-US"/>
        </w:rPr>
        <w:t>The</w:t>
      </w:r>
      <w:r w:rsidR="001E38FC">
        <w:rPr>
          <w:lang w:val="en-US"/>
        </w:rPr>
        <w:t xml:space="preserve"> positioning SIBs </w:t>
      </w:r>
      <w:r>
        <w:rPr>
          <w:lang w:val="en-US"/>
        </w:rPr>
        <w:t>can be added</w:t>
      </w:r>
      <w:r w:rsidR="001E38FC">
        <w:rPr>
          <w:lang w:val="en-US"/>
        </w:rPr>
        <w:t xml:space="preserve"> </w:t>
      </w:r>
      <w:r w:rsidR="004B0278">
        <w:rPr>
          <w:lang w:val="en-US"/>
        </w:rPr>
        <w:t xml:space="preserve">to </w:t>
      </w:r>
      <w:r w:rsidR="00D619C1">
        <w:rPr>
          <w:lang w:val="en-US"/>
        </w:rPr>
        <w:t xml:space="preserve">NR </w:t>
      </w:r>
      <w:r w:rsidR="004B0278">
        <w:rPr>
          <w:lang w:val="en-US"/>
        </w:rPr>
        <w:t>RRC in TS 38.331</w:t>
      </w:r>
      <w:r w:rsidR="003403C4">
        <w:rPr>
          <w:lang w:val="en-US"/>
        </w:rPr>
        <w:t xml:space="preserve"> in a similar manner to inclusion of </w:t>
      </w:r>
      <w:proofErr w:type="spellStart"/>
      <w:r w:rsidR="003403C4">
        <w:rPr>
          <w:lang w:val="en-US"/>
        </w:rPr>
        <w:t>posSIBs</w:t>
      </w:r>
      <w:proofErr w:type="spellEnd"/>
      <w:r w:rsidR="003403C4">
        <w:rPr>
          <w:lang w:val="en-US"/>
        </w:rPr>
        <w:t xml:space="preserve"> for E-UTRA connec</w:t>
      </w:r>
      <w:r w:rsidR="003D38C9">
        <w:rPr>
          <w:lang w:val="en-US"/>
        </w:rPr>
        <w:t>t</w:t>
      </w:r>
      <w:r w:rsidR="003403C4">
        <w:rPr>
          <w:lang w:val="en-US"/>
        </w:rPr>
        <w:t>e</w:t>
      </w:r>
      <w:r w:rsidR="004B0278">
        <w:rPr>
          <w:lang w:val="en-US"/>
        </w:rPr>
        <w:t>d to EPC in TS 36.331</w:t>
      </w:r>
      <w:r w:rsidR="003D38C9">
        <w:rPr>
          <w:lang w:val="en-US"/>
        </w:rPr>
        <w:t>.</w:t>
      </w:r>
      <w:r w:rsidR="003403C4">
        <w:rPr>
          <w:lang w:val="en-US"/>
        </w:rPr>
        <w:t xml:space="preserve"> </w:t>
      </w:r>
    </w:p>
    <w:p w14:paraId="7FBAB940" w14:textId="71341A78" w:rsidR="003403C4" w:rsidRDefault="003403C4" w:rsidP="00A400BF">
      <w:pPr>
        <w:pStyle w:val="B1"/>
        <w:ind w:left="0" w:firstLine="0"/>
        <w:rPr>
          <w:lang w:val="en-US"/>
        </w:rPr>
      </w:pPr>
      <w:r>
        <w:rPr>
          <w:lang w:val="en-US"/>
        </w:rPr>
        <w:t xml:space="preserve">This means adding new positioning SI messages which are different to normal SI messages as shown below which is based on </w:t>
      </w:r>
      <w:r w:rsidR="007B32C1">
        <w:rPr>
          <w:lang w:val="en-US"/>
        </w:rPr>
        <w:t xml:space="preserve">the </w:t>
      </w:r>
      <w:r>
        <w:rPr>
          <w:lang w:val="en-US"/>
        </w:rPr>
        <w:t>positioning SI message definition in</w:t>
      </w:r>
      <w:r w:rsidR="004B0278">
        <w:rPr>
          <w:lang w:val="en-US"/>
        </w:rPr>
        <w:t xml:space="preserve"> TS 36.331</w:t>
      </w:r>
      <w:r w:rsidR="00011B04">
        <w:rPr>
          <w:lang w:val="en-US"/>
        </w:rPr>
        <w:t>.</w:t>
      </w:r>
    </w:p>
    <w:p w14:paraId="778E743A"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75772">
        <w:rPr>
          <w:rFonts w:ascii="Courier New" w:eastAsia="Batang" w:hAnsi="Courier New"/>
          <w:noProof/>
          <w:color w:val="808080"/>
          <w:sz w:val="16"/>
          <w:lang w:eastAsia="sv-SE"/>
        </w:rPr>
        <w:t>-- ASN1START</w:t>
      </w:r>
    </w:p>
    <w:p w14:paraId="2F0DD14E"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023571B"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SystemInformation ::=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p>
    <w:p w14:paraId="26D1825F"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criticalExtensions                  </w:t>
      </w:r>
      <w:r w:rsidRPr="00075772">
        <w:rPr>
          <w:rFonts w:ascii="Courier New" w:eastAsia="Batang" w:hAnsi="Courier New"/>
          <w:noProof/>
          <w:color w:val="993366"/>
          <w:sz w:val="16"/>
          <w:lang w:eastAsia="sv-SE"/>
        </w:rPr>
        <w:t>CHOICE</w:t>
      </w:r>
      <w:r w:rsidRPr="00075772">
        <w:rPr>
          <w:rFonts w:ascii="Courier New" w:eastAsia="Batang" w:hAnsi="Courier New"/>
          <w:noProof/>
          <w:sz w:val="16"/>
          <w:lang w:eastAsia="sv-SE"/>
        </w:rPr>
        <w:t xml:space="preserve"> {</w:t>
      </w:r>
    </w:p>
    <w:p w14:paraId="4E834F00"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systemInformation-r15               SystemInformation-IEs,</w:t>
      </w:r>
    </w:p>
    <w:p w14:paraId="1E7AA0B3" w14:textId="740160E7" w:rsidR="00075772" w:rsidRPr="007172EC" w:rsidRDefault="00075772" w:rsidP="00075772">
      <w:pPr>
        <w:pStyle w:val="PL"/>
        <w:shd w:val="clear" w:color="auto" w:fill="E6E6E6"/>
        <w:rPr>
          <w:color w:val="FF0000"/>
          <w:u w:val="single"/>
          <w:lang w:eastAsia="en-GB"/>
        </w:rPr>
      </w:pPr>
      <w:r w:rsidRPr="00075772">
        <w:rPr>
          <w:rFonts w:eastAsia="Batang"/>
          <w:lang w:eastAsia="sv-SE"/>
        </w:rPr>
        <w:t xml:space="preserve">        </w:t>
      </w:r>
      <w:r w:rsidR="00135708" w:rsidRPr="00135708">
        <w:rPr>
          <w:color w:val="FF0000"/>
          <w:u w:val="single"/>
        </w:rPr>
        <w:t>criticalExtensionsFuture-r16</w:t>
      </w:r>
      <w:r w:rsidRPr="007172EC">
        <w:rPr>
          <w:color w:val="FF0000"/>
          <w:u w:val="single"/>
          <w:lang w:eastAsia="en-GB"/>
        </w:rPr>
        <w:tab/>
      </w:r>
      <w:r w:rsidR="00DC2CCB">
        <w:rPr>
          <w:color w:val="FF0000"/>
          <w:u w:val="single"/>
          <w:lang w:eastAsia="en-GB"/>
        </w:rPr>
        <w:tab/>
      </w:r>
      <w:r w:rsidRPr="007172EC">
        <w:rPr>
          <w:color w:val="FF0000"/>
          <w:u w:val="single"/>
          <w:lang w:eastAsia="en-GB"/>
        </w:rPr>
        <w:t>CHOICE {</w:t>
      </w:r>
    </w:p>
    <w:p w14:paraId="6173A381" w14:textId="77777777" w:rsidR="00075772" w:rsidRPr="007172EC"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003403C4" w:rsidRPr="007172EC">
        <w:rPr>
          <w:rFonts w:ascii="Courier New" w:hAnsi="Courier New"/>
          <w:noProof/>
          <w:color w:val="FF0000"/>
          <w:sz w:val="16"/>
          <w:u w:val="single"/>
          <w:lang w:eastAsia="en-GB"/>
        </w:rPr>
        <w:t>posSystemInformation-r16</w:t>
      </w:r>
      <w:r w:rsidRPr="007172EC">
        <w:rPr>
          <w:rFonts w:ascii="Courier New" w:hAnsi="Courier New"/>
          <w:noProof/>
          <w:color w:val="FF0000"/>
          <w:sz w:val="16"/>
          <w:u w:val="single"/>
          <w:lang w:eastAsia="en-GB"/>
        </w:rPr>
        <w:tab/>
      </w:r>
      <w:r w:rsidRPr="007172EC">
        <w:rPr>
          <w:rFonts w:ascii="Courier New" w:hAnsi="Courier New"/>
          <w:noProof/>
          <w:color w:val="FF0000"/>
          <w:sz w:val="16"/>
          <w:u w:val="single"/>
          <w:lang w:eastAsia="en-GB"/>
        </w:rPr>
        <w:tab/>
      </w:r>
      <w:r w:rsidR="003403C4" w:rsidRPr="007172EC">
        <w:rPr>
          <w:rFonts w:ascii="Courier New" w:hAnsi="Courier New"/>
          <w:noProof/>
          <w:color w:val="FF0000"/>
          <w:sz w:val="16"/>
          <w:u w:val="single"/>
          <w:lang w:eastAsia="en-GB"/>
        </w:rPr>
        <w:t xml:space="preserve">  </w:t>
      </w:r>
      <w:r w:rsidRPr="007172EC">
        <w:rPr>
          <w:rFonts w:ascii="Courier New" w:hAnsi="Courier New"/>
          <w:noProof/>
          <w:color w:val="FF0000"/>
          <w:sz w:val="16"/>
          <w:u w:val="single"/>
          <w:lang w:eastAsia="en-GB"/>
        </w:rPr>
        <w:t>PosSystemInformation-r16-IEs,</w:t>
      </w:r>
    </w:p>
    <w:p w14:paraId="2C5479B6" w14:textId="77777777" w:rsidR="00075772" w:rsidRPr="00DC2CCB"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C2CCB">
        <w:rPr>
          <w:rFonts w:ascii="Courier New" w:hAnsi="Courier New"/>
          <w:noProof/>
          <w:sz w:val="16"/>
          <w:lang w:eastAsia="en-GB"/>
        </w:rPr>
        <w:tab/>
      </w:r>
      <w:r w:rsidRPr="00DC2CCB">
        <w:rPr>
          <w:rFonts w:ascii="Courier New" w:hAnsi="Courier New"/>
          <w:noProof/>
          <w:sz w:val="16"/>
          <w:lang w:eastAsia="en-GB"/>
        </w:rPr>
        <w:tab/>
      </w:r>
      <w:r w:rsidRPr="00DC2CCB">
        <w:rPr>
          <w:rFonts w:ascii="Courier New" w:hAnsi="Courier New"/>
          <w:noProof/>
          <w:sz w:val="16"/>
          <w:lang w:eastAsia="en-GB"/>
        </w:rPr>
        <w:tab/>
        <w:t>criticalExtensionsFuture</w:t>
      </w:r>
      <w:r w:rsidR="003403C4" w:rsidRPr="00DC2CCB">
        <w:rPr>
          <w:rFonts w:ascii="Courier New" w:hAnsi="Courier New"/>
          <w:noProof/>
          <w:sz w:val="16"/>
          <w:lang w:eastAsia="en-GB"/>
        </w:rPr>
        <w:tab/>
      </w:r>
      <w:r w:rsidR="003403C4" w:rsidRPr="00DC2CCB">
        <w:rPr>
          <w:rFonts w:ascii="Courier New" w:hAnsi="Courier New"/>
          <w:noProof/>
          <w:sz w:val="16"/>
          <w:lang w:eastAsia="en-GB"/>
        </w:rPr>
        <w:tab/>
        <w:t xml:space="preserve">  </w:t>
      </w:r>
      <w:r w:rsidRPr="00DC2CCB">
        <w:rPr>
          <w:rFonts w:ascii="Courier New" w:hAnsi="Courier New"/>
          <w:noProof/>
          <w:sz w:val="16"/>
          <w:lang w:eastAsia="en-GB"/>
        </w:rPr>
        <w:t>SEQUENCE {}</w:t>
      </w:r>
    </w:p>
    <w:p w14:paraId="5BEABC02" w14:textId="272C648F" w:rsidR="00075772" w:rsidRPr="007172EC" w:rsidRDefault="00075772" w:rsidP="00CD5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u w:val="single"/>
          <w:lang w:eastAsia="en-GB"/>
        </w:rPr>
      </w:pPr>
      <w:r w:rsidRPr="007172EC">
        <w:rPr>
          <w:rFonts w:ascii="Courier New" w:hAnsi="Courier New"/>
          <w:noProof/>
          <w:sz w:val="16"/>
          <w:u w:val="single"/>
          <w:lang w:eastAsia="en-GB"/>
        </w:rPr>
        <w:tab/>
      </w:r>
      <w:r w:rsidRPr="007172EC">
        <w:rPr>
          <w:rFonts w:ascii="Courier New" w:hAnsi="Courier New"/>
          <w:noProof/>
          <w:sz w:val="16"/>
          <w:u w:val="single"/>
          <w:lang w:eastAsia="en-GB"/>
        </w:rPr>
        <w:tab/>
        <w:t>}</w:t>
      </w:r>
    </w:p>
    <w:p w14:paraId="573B7E41"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2067622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w:t>
      </w:r>
    </w:p>
    <w:p w14:paraId="392E14AA"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7DBA011"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lastRenderedPageBreak/>
        <w:t xml:space="preserve">SystemInformation-IEs ::=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p>
    <w:p w14:paraId="7F986BA3"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sib-TypeAndInfo                     </w:t>
      </w:r>
      <w:r w:rsidRPr="00075772">
        <w:rPr>
          <w:rFonts w:ascii="Courier New" w:eastAsia="Batang" w:hAnsi="Courier New"/>
          <w:noProof/>
          <w:color w:val="993366"/>
          <w:sz w:val="16"/>
          <w:lang w:eastAsia="sv-SE"/>
        </w:rPr>
        <w:t>SEQUENCE</w:t>
      </w:r>
      <w:r w:rsidRPr="00075772">
        <w:rPr>
          <w:rFonts w:ascii="Courier New" w:eastAsia="Batang" w:hAnsi="Courier New"/>
          <w:noProof/>
          <w:sz w:val="16"/>
          <w:lang w:eastAsia="sv-SE"/>
        </w:rPr>
        <w:t xml:space="preserve"> (</w:t>
      </w:r>
      <w:r w:rsidRPr="00075772">
        <w:rPr>
          <w:rFonts w:ascii="Courier New" w:eastAsia="Batang" w:hAnsi="Courier New"/>
          <w:noProof/>
          <w:color w:val="993366"/>
          <w:sz w:val="16"/>
          <w:lang w:eastAsia="sv-SE"/>
        </w:rPr>
        <w:t>SIZE</w:t>
      </w:r>
      <w:r w:rsidRPr="00075772">
        <w:rPr>
          <w:rFonts w:ascii="Courier New" w:eastAsia="Batang" w:hAnsi="Courier New"/>
          <w:noProof/>
          <w:sz w:val="16"/>
          <w:lang w:eastAsia="sv-SE"/>
        </w:rPr>
        <w:t xml:space="preserve"> (1..maxSIB))</w:t>
      </w:r>
      <w:r w:rsidRPr="00075772">
        <w:rPr>
          <w:rFonts w:ascii="Courier New" w:eastAsia="Batang" w:hAnsi="Courier New"/>
          <w:noProof/>
          <w:color w:val="993366"/>
          <w:sz w:val="16"/>
          <w:lang w:eastAsia="sv-SE"/>
        </w:rPr>
        <w:t xml:space="preserve"> OF</w:t>
      </w:r>
      <w:r w:rsidRPr="00075772">
        <w:rPr>
          <w:rFonts w:ascii="Courier New" w:eastAsia="Batang" w:hAnsi="Courier New"/>
          <w:noProof/>
          <w:sz w:val="16"/>
          <w:lang w:eastAsia="sv-SE"/>
        </w:rPr>
        <w:t xml:space="preserve"> </w:t>
      </w:r>
      <w:r w:rsidRPr="00075772">
        <w:rPr>
          <w:rFonts w:ascii="Courier New" w:eastAsia="Batang" w:hAnsi="Courier New"/>
          <w:noProof/>
          <w:color w:val="993366"/>
          <w:sz w:val="16"/>
          <w:lang w:eastAsia="sv-SE"/>
        </w:rPr>
        <w:t>CHOICE</w:t>
      </w:r>
      <w:r w:rsidRPr="00075772">
        <w:rPr>
          <w:rFonts w:ascii="Courier New" w:eastAsia="Batang" w:hAnsi="Courier New"/>
          <w:noProof/>
          <w:sz w:val="16"/>
          <w:lang w:eastAsia="sv-SE"/>
        </w:rPr>
        <w:t xml:space="preserve"> {</w:t>
      </w:r>
    </w:p>
    <w:p w14:paraId="156646A7"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sib2                                SIB2,</w:t>
      </w:r>
    </w:p>
    <w:p w14:paraId="0FB120A7"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sib3                                SIB3,</w:t>
      </w:r>
    </w:p>
    <w:p w14:paraId="193E720C"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sib4                                SIB4,</w:t>
      </w:r>
    </w:p>
    <w:p w14:paraId="0BAA05D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sib5                                SIB5,</w:t>
      </w:r>
    </w:p>
    <w:p w14:paraId="14AF980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sib6                                SIB6,</w:t>
      </w:r>
    </w:p>
    <w:p w14:paraId="2F68D702"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sib7                                SIB7,</w:t>
      </w:r>
    </w:p>
    <w:p w14:paraId="640D289D"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sib8                                SIB8,</w:t>
      </w:r>
    </w:p>
    <w:p w14:paraId="67DBF469"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sib9                                SIB9,</w:t>
      </w:r>
    </w:p>
    <w:p w14:paraId="7C3C5721"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31E777EA"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075772">
        <w:rPr>
          <w:rFonts w:ascii="Courier New" w:eastAsia="Batang" w:hAnsi="Courier New"/>
          <w:noProof/>
          <w:sz w:val="16"/>
          <w:lang w:eastAsia="sv-SE"/>
        </w:rPr>
        <w:t xml:space="preserve">    },</w:t>
      </w:r>
    </w:p>
    <w:p w14:paraId="17F00747"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D72450" w14:textId="69E3E4B6" w:rsidR="004D2617" w:rsidRDefault="004D261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p>
    <w:p w14:paraId="319AE14F" w14:textId="40B403E3" w:rsidR="004D2617" w:rsidRPr="004D4A1B" w:rsidRDefault="004D2617" w:rsidP="004D2617">
      <w:pPr>
        <w:pStyle w:val="PL"/>
        <w:shd w:val="clear" w:color="auto" w:fill="E6E6E6"/>
        <w:rPr>
          <w:color w:val="FF0000"/>
          <w:u w:val="single"/>
        </w:rPr>
      </w:pPr>
      <w:r w:rsidRPr="004D4A1B">
        <w:rPr>
          <w:color w:val="FF0000"/>
          <w:u w:val="single"/>
        </w:rPr>
        <w:t>PosSystemInformation-r16-IEs ::= SEQUENCE {</w:t>
      </w:r>
    </w:p>
    <w:p w14:paraId="1DC26C91" w14:textId="5F58DD37" w:rsidR="004D2617" w:rsidRPr="004D4A1B" w:rsidRDefault="004D2617" w:rsidP="004D2617">
      <w:pPr>
        <w:pStyle w:val="PL"/>
        <w:shd w:val="clear" w:color="auto" w:fill="E6E6E6"/>
        <w:rPr>
          <w:color w:val="FF0000"/>
          <w:u w:val="single"/>
        </w:rPr>
      </w:pPr>
      <w:r w:rsidRPr="004D4A1B">
        <w:rPr>
          <w:color w:val="FF0000"/>
          <w:u w:val="single"/>
        </w:rPr>
        <w:tab/>
        <w:t>posSIB-TypeAndInfo-r16</w:t>
      </w:r>
      <w:r w:rsidRPr="004D4A1B">
        <w:rPr>
          <w:color w:val="FF0000"/>
          <w:u w:val="single"/>
        </w:rPr>
        <w:tab/>
      </w:r>
      <w:r w:rsidRPr="004D4A1B">
        <w:rPr>
          <w:color w:val="FF0000"/>
          <w:u w:val="single"/>
        </w:rPr>
        <w:tab/>
      </w:r>
      <w:r w:rsidRPr="004D4A1B">
        <w:rPr>
          <w:color w:val="FF0000"/>
          <w:u w:val="single"/>
        </w:rPr>
        <w:tab/>
        <w:t>SEQUENCE (SIZE (1..maxSIB)) OF CHOICE {</w:t>
      </w:r>
    </w:p>
    <w:p w14:paraId="46CBBA7C" w14:textId="59462F12"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10BE0FA6" w14:textId="382EDFB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66B1CA8" w14:textId="1422BDA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36375291" w14:textId="143ED4DC"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3674FFC" w14:textId="37915AD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D7418B7" w14:textId="49281632"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9E4F7B9" w14:textId="729E17C3"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posSib1-7-r16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914EE5B" w14:textId="6E6AEFD7" w:rsidR="000F30BC" w:rsidRDefault="000F30BC"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posSib1-</w:t>
      </w:r>
      <w:r>
        <w:rPr>
          <w:color w:val="FF0000"/>
          <w:u w:val="single"/>
        </w:rPr>
        <w:t>8</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40006CD8" w14:textId="0C2DEE20"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B5C5EE0" w14:textId="17B2B5A5"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1B0B15C" w14:textId="1D3BE061"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290E52D" w14:textId="4A90E50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BB49F28" w14:textId="089E5401"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B4A70AA" w14:textId="2E363230"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1D0FDE4" w14:textId="03FFFBE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9A9041C" w14:textId="63BD957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posSib2-8-r16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40F7419" w14:textId="7D9871A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posSib2-9-r16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FE5B952" w14:textId="20431689"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posSib2-10-r16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B03819D" w14:textId="2FCE5E45"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posSib2-11-r16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30904392" w14:textId="66B75BA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posSib2-12-r16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97D0238" w14:textId="05D6FFE3"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posSib2-13-r16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3BCAF171" w14:textId="7A538D81"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posSib2-14-r16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39D4062" w14:textId="313B8732"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posSib2-15-r16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2BBE29D" w14:textId="484B01A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posSib2-16-r16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2CF19A58" w14:textId="0123D56D"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posSib2-17-r16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4BBAFECE" w14:textId="077AC1E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posSib2-18-r16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FCE00B2" w14:textId="7C0CC924" w:rsidR="004D2617"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posSib2-19-r16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118D66B0" w14:textId="56BF985E" w:rsidR="007523AD"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20</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247EF50" w14:textId="2AB87E46" w:rsidR="007523AD"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21</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1B8584EB" w14:textId="75B69B74" w:rsidR="007523AD"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22</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68EFB7DB" w14:textId="790440F2" w:rsidR="007523AD" w:rsidRPr="004D4A1B" w:rsidRDefault="007523AD" w:rsidP="004D2617">
      <w:pPr>
        <w:pStyle w:val="PL"/>
        <w:shd w:val="clear" w:color="auto" w:fill="E6E6E6"/>
        <w:rPr>
          <w:color w:val="FF0000"/>
          <w:u w:val="single"/>
        </w:rPr>
      </w:pPr>
      <w:r>
        <w:rPr>
          <w:color w:val="FF0000"/>
          <w:u w:val="single"/>
        </w:rPr>
        <w:tab/>
      </w:r>
      <w:r>
        <w:rPr>
          <w:color w:val="FF0000"/>
          <w:u w:val="single"/>
        </w:rPr>
        <w:tab/>
      </w:r>
      <w:r w:rsidRPr="004D4A1B">
        <w:rPr>
          <w:color w:val="FF0000"/>
          <w:u w:val="single"/>
        </w:rPr>
        <w:t>posSib2-</w:t>
      </w:r>
      <w:r>
        <w:rPr>
          <w:color w:val="FF0000"/>
          <w:u w:val="single"/>
        </w:rPr>
        <w:t>23</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7CFDA106" w14:textId="239845F8"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posSib3-</w:t>
      </w:r>
      <w:r w:rsidR="000F30BC">
        <w:rPr>
          <w:color w:val="FF0000"/>
          <w:u w:val="single"/>
        </w:rPr>
        <w:t>2</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51EB74A3" w14:textId="3E8CA62E"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posSib3-</w:t>
      </w:r>
      <w:r w:rsidR="000F30BC">
        <w:rPr>
          <w:color w:val="FF0000"/>
          <w:u w:val="single"/>
        </w:rPr>
        <w:t>3</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lang w:eastAsia="en-GB"/>
        </w:rPr>
        <w:t>SIBpos-r16</w:t>
      </w:r>
      <w:r w:rsidRPr="004D4A1B">
        <w:rPr>
          <w:color w:val="FF0000"/>
          <w:u w:val="single"/>
        </w:rPr>
        <w:t>,</w:t>
      </w:r>
    </w:p>
    <w:p w14:paraId="0B8A40FA" w14:textId="2E419A9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posSib3-</w:t>
      </w:r>
      <w:r w:rsidR="000F30BC">
        <w:rPr>
          <w:color w:val="FF0000"/>
          <w:u w:val="single"/>
        </w:rPr>
        <w:t>4</w:t>
      </w:r>
      <w:r w:rsidRPr="004D4A1B">
        <w:rPr>
          <w:color w:val="FF0000"/>
          <w:u w:val="single"/>
        </w:rPr>
        <w:t>-r16</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bookmarkStart w:id="6" w:name="_Hlk16577758"/>
      <w:r w:rsidRPr="004D4A1B">
        <w:rPr>
          <w:color w:val="FF0000"/>
          <w:u w:val="single"/>
          <w:lang w:eastAsia="en-GB"/>
        </w:rPr>
        <w:t>SIBpos-r16</w:t>
      </w:r>
      <w:bookmarkEnd w:id="6"/>
      <w:r w:rsidRPr="004D4A1B">
        <w:rPr>
          <w:color w:val="FF0000"/>
          <w:u w:val="single"/>
        </w:rPr>
        <w:t>,</w:t>
      </w:r>
    </w:p>
    <w:p w14:paraId="291766C1" w14:textId="77777777" w:rsidR="004D2617" w:rsidRPr="004D4A1B" w:rsidRDefault="004D2617" w:rsidP="004D2617">
      <w:pPr>
        <w:pStyle w:val="PL"/>
        <w:shd w:val="clear" w:color="auto" w:fill="E6E6E6"/>
        <w:rPr>
          <w:color w:val="FF0000"/>
          <w:u w:val="single"/>
        </w:rPr>
      </w:pPr>
      <w:r w:rsidRPr="004D4A1B">
        <w:rPr>
          <w:color w:val="FF0000"/>
          <w:u w:val="single"/>
        </w:rPr>
        <w:tab/>
      </w:r>
      <w:r w:rsidRPr="004D4A1B">
        <w:rPr>
          <w:color w:val="FF0000"/>
          <w:u w:val="single"/>
        </w:rPr>
        <w:tab/>
        <w:t>...</w:t>
      </w:r>
    </w:p>
    <w:p w14:paraId="01CDD275" w14:textId="77777777" w:rsidR="004D2617" w:rsidRPr="004D4A1B" w:rsidRDefault="004D2617" w:rsidP="004D2617">
      <w:pPr>
        <w:pStyle w:val="PL"/>
        <w:shd w:val="clear" w:color="auto" w:fill="E6E6E6"/>
        <w:rPr>
          <w:color w:val="FF0000"/>
          <w:u w:val="single"/>
        </w:rPr>
      </w:pPr>
      <w:r w:rsidRPr="004D4A1B">
        <w:rPr>
          <w:color w:val="FF0000"/>
          <w:u w:val="single"/>
        </w:rPr>
        <w:tab/>
        <w:t>},</w:t>
      </w:r>
    </w:p>
    <w:p w14:paraId="500F8BE6" w14:textId="77777777" w:rsidR="004D2617" w:rsidRPr="004D4A1B" w:rsidRDefault="004D2617" w:rsidP="004D2617">
      <w:pPr>
        <w:pStyle w:val="PL"/>
        <w:shd w:val="clear" w:color="auto" w:fill="E6E6E6"/>
        <w:rPr>
          <w:color w:val="FF0000"/>
          <w:u w:val="single"/>
        </w:rPr>
      </w:pPr>
      <w:r w:rsidRPr="004D4A1B">
        <w:rPr>
          <w:color w:val="FF0000"/>
          <w:u w:val="single"/>
        </w:rPr>
        <w:tab/>
        <w:t>lateNonCriticalExtension</w:t>
      </w:r>
      <w:r w:rsidRPr="004D4A1B">
        <w:rPr>
          <w:color w:val="FF0000"/>
          <w:u w:val="single"/>
        </w:rPr>
        <w:tab/>
      </w:r>
      <w:r w:rsidRPr="004D4A1B">
        <w:rPr>
          <w:color w:val="FF0000"/>
          <w:u w:val="single"/>
        </w:rPr>
        <w:tab/>
        <w:t>OCTET STRING</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OPTIONAL,</w:t>
      </w:r>
    </w:p>
    <w:p w14:paraId="7F76D5A3" w14:textId="77777777" w:rsidR="004D2617" w:rsidRPr="004D4A1B" w:rsidRDefault="004D2617" w:rsidP="004D2617">
      <w:pPr>
        <w:pStyle w:val="PL"/>
        <w:shd w:val="clear" w:color="auto" w:fill="E6E6E6"/>
        <w:rPr>
          <w:color w:val="FF0000"/>
          <w:u w:val="single"/>
        </w:rPr>
      </w:pPr>
      <w:r w:rsidRPr="004D4A1B">
        <w:rPr>
          <w:color w:val="FF0000"/>
          <w:u w:val="single"/>
        </w:rPr>
        <w:tab/>
        <w:t>nonCriticalExtension</w:t>
      </w:r>
      <w:r w:rsidRPr="004D4A1B">
        <w:rPr>
          <w:color w:val="FF0000"/>
          <w:u w:val="single"/>
        </w:rPr>
        <w:tab/>
      </w:r>
      <w:r w:rsidRPr="004D4A1B">
        <w:rPr>
          <w:color w:val="FF0000"/>
          <w:u w:val="single"/>
        </w:rPr>
        <w:tab/>
      </w:r>
      <w:r w:rsidRPr="004D4A1B">
        <w:rPr>
          <w:color w:val="FF0000"/>
          <w:u w:val="single"/>
        </w:rPr>
        <w:tab/>
        <w:t>SEQUENCE {}</w:t>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r>
      <w:r w:rsidRPr="004D4A1B">
        <w:rPr>
          <w:color w:val="FF0000"/>
          <w:u w:val="single"/>
        </w:rPr>
        <w:tab/>
        <w:t>OPTIONAL</w:t>
      </w:r>
    </w:p>
    <w:p w14:paraId="0CEED251" w14:textId="77777777" w:rsidR="004D2617" w:rsidRPr="004D4A1B" w:rsidRDefault="004D2617" w:rsidP="004D2617">
      <w:pPr>
        <w:pStyle w:val="PL"/>
        <w:shd w:val="clear" w:color="auto" w:fill="E6E6E6"/>
        <w:rPr>
          <w:color w:val="FF0000"/>
          <w:u w:val="single"/>
        </w:rPr>
      </w:pPr>
      <w:r w:rsidRPr="004D4A1B">
        <w:rPr>
          <w:color w:val="FF0000"/>
          <w:u w:val="single"/>
        </w:rPr>
        <w:t>}</w:t>
      </w:r>
    </w:p>
    <w:p w14:paraId="66CA1513" w14:textId="77777777" w:rsidR="004D2617" w:rsidRDefault="004D2617"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p>
    <w:p w14:paraId="3E10FB55" w14:textId="6C49E71A" w:rsid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A33B166" w14:textId="77777777" w:rsidR="004D4A1B" w:rsidRDefault="004D4A1B"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86BD8D" w14:textId="77777777" w:rsidR="00CF545C" w:rsidRPr="0040087F" w:rsidRDefault="00301301"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SIBpos</w:t>
      </w:r>
      <w:r w:rsidR="00CF545C" w:rsidRPr="0040087F">
        <w:rPr>
          <w:rFonts w:ascii="Courier New" w:hAnsi="Courier New"/>
          <w:noProof/>
          <w:color w:val="FF0000"/>
          <w:sz w:val="16"/>
          <w:u w:val="single"/>
          <w:lang w:eastAsia="en-GB"/>
        </w:rPr>
        <w:t>-r16 ::= SEQUENCE {</w:t>
      </w:r>
    </w:p>
    <w:p w14:paraId="4822A39D"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assistanceDataSIBelement-r16</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OCTET STRING,</w:t>
      </w:r>
    </w:p>
    <w:p w14:paraId="73EB8C42"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lateNonCriticalExtension</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OCTET STRING</w:t>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r>
      <w:r w:rsidRPr="0040087F">
        <w:rPr>
          <w:rFonts w:ascii="Courier New" w:hAnsi="Courier New"/>
          <w:noProof/>
          <w:color w:val="FF0000"/>
          <w:sz w:val="16"/>
          <w:u w:val="single"/>
          <w:lang w:eastAsia="en-GB"/>
        </w:rPr>
        <w:tab/>
        <w:t>OPTIONAL</w:t>
      </w:r>
      <w:r w:rsidRPr="0040087F">
        <w:rPr>
          <w:rFonts w:ascii="Courier New" w:hAnsi="Courier New" w:hint="eastAsia"/>
          <w:noProof/>
          <w:color w:val="FF0000"/>
          <w:sz w:val="16"/>
          <w:u w:val="single"/>
          <w:lang w:eastAsia="en-GB"/>
        </w:rPr>
        <w:t>,</w:t>
      </w:r>
    </w:p>
    <w:p w14:paraId="2E70B218"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40087F">
        <w:rPr>
          <w:rFonts w:ascii="Courier New" w:hAnsi="Courier New"/>
          <w:noProof/>
          <w:color w:val="FF0000"/>
          <w:sz w:val="16"/>
          <w:u w:val="single"/>
          <w:lang w:eastAsia="en-GB"/>
        </w:rPr>
        <w:tab/>
        <w:t>...</w:t>
      </w:r>
    </w:p>
    <w:p w14:paraId="346D0EC6" w14:textId="77777777" w:rsidR="00CF545C" w:rsidRPr="0040087F" w:rsidRDefault="00CF545C" w:rsidP="00CF54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color w:val="FF0000"/>
          <w:sz w:val="16"/>
          <w:u w:val="single"/>
          <w:lang w:eastAsia="en-GB"/>
        </w:rPr>
      </w:pPr>
      <w:r w:rsidRPr="0040087F">
        <w:rPr>
          <w:rFonts w:ascii="Courier New" w:eastAsia="MS Mincho" w:hAnsi="Courier New"/>
          <w:noProof/>
          <w:color w:val="FF0000"/>
          <w:sz w:val="16"/>
          <w:u w:val="single"/>
          <w:lang w:eastAsia="en-GB"/>
        </w:rPr>
        <w:t>}</w:t>
      </w:r>
    </w:p>
    <w:p w14:paraId="56DC836A" w14:textId="77777777" w:rsidR="00CF545C" w:rsidRPr="00075772" w:rsidRDefault="00CF545C"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4AA7044" w14:textId="77777777" w:rsidR="00075772" w:rsidRPr="00075772" w:rsidRDefault="00075772" w:rsidP="000757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075772">
        <w:rPr>
          <w:rFonts w:ascii="Courier New" w:eastAsia="Batang" w:hAnsi="Courier New"/>
          <w:noProof/>
          <w:color w:val="808080"/>
          <w:sz w:val="16"/>
          <w:lang w:eastAsia="sv-SE"/>
        </w:rPr>
        <w:t>-- ASN1STOP</w:t>
      </w:r>
    </w:p>
    <w:p w14:paraId="79A1DD15" w14:textId="77777777" w:rsidR="00A400BF" w:rsidRDefault="00A400BF" w:rsidP="00A400BF">
      <w:pPr>
        <w:pStyle w:val="B1"/>
        <w:ind w:left="0" w:firstLine="0"/>
        <w:rPr>
          <w:lang w:val="en-US"/>
        </w:rPr>
      </w:pPr>
    </w:p>
    <w:p w14:paraId="554A55BC" w14:textId="7FABFF17" w:rsidR="006325C6" w:rsidRDefault="008543FF" w:rsidP="0026125B">
      <w:pPr>
        <w:pStyle w:val="B1"/>
        <w:ind w:left="0" w:firstLine="0"/>
        <w:rPr>
          <w:lang w:val="en-US"/>
        </w:rPr>
      </w:pPr>
      <w:r>
        <w:rPr>
          <w:lang w:val="en-US"/>
        </w:rPr>
        <w:t>Similar to LTE, e</w:t>
      </w:r>
      <w:r w:rsidR="003D38C9">
        <w:rPr>
          <w:lang w:val="en-US"/>
        </w:rPr>
        <w:t xml:space="preserve">ach </w:t>
      </w:r>
      <w:proofErr w:type="spellStart"/>
      <w:r w:rsidR="003D38C9">
        <w:rPr>
          <w:lang w:val="en-US"/>
        </w:rPr>
        <w:t>posSIB</w:t>
      </w:r>
      <w:proofErr w:type="spellEnd"/>
      <w:r w:rsidR="00F17348">
        <w:rPr>
          <w:lang w:val="en-US"/>
        </w:rPr>
        <w:t xml:space="preserve"> </w:t>
      </w:r>
      <w:r w:rsidR="000A3CD5">
        <w:rPr>
          <w:lang w:val="en-US"/>
        </w:rPr>
        <w:t>has</w:t>
      </w:r>
      <w:r w:rsidR="00F17348">
        <w:rPr>
          <w:lang w:val="en-US"/>
        </w:rPr>
        <w:t xml:space="preserve"> </w:t>
      </w:r>
      <w:r w:rsidR="007B32C1">
        <w:rPr>
          <w:lang w:val="en-US"/>
        </w:rPr>
        <w:t>the same ASN.1 definition sho</w:t>
      </w:r>
      <w:r w:rsidR="00CF545C">
        <w:rPr>
          <w:lang w:val="en-US"/>
        </w:rPr>
        <w:t xml:space="preserve">wn above </w:t>
      </w:r>
      <w:r w:rsidR="00C87B3F">
        <w:rPr>
          <w:lang w:val="en-US"/>
        </w:rPr>
        <w:t xml:space="preserve">(in </w:t>
      </w:r>
      <w:r w:rsidR="00301301" w:rsidRPr="00375DFC">
        <w:rPr>
          <w:i/>
          <w:lang w:val="en-US"/>
        </w:rPr>
        <w:t>SIBpos</w:t>
      </w:r>
      <w:r w:rsidR="00C87B3F" w:rsidRPr="00375DFC">
        <w:rPr>
          <w:i/>
          <w:lang w:val="en-US"/>
        </w:rPr>
        <w:t>-r16</w:t>
      </w:r>
      <w:r w:rsidR="00C87B3F">
        <w:rPr>
          <w:lang w:val="en-US"/>
        </w:rPr>
        <w:t xml:space="preserve">) </w:t>
      </w:r>
      <w:r w:rsidR="00CF545C">
        <w:rPr>
          <w:lang w:val="en-US"/>
        </w:rPr>
        <w:t xml:space="preserve">which includes an octet string </w:t>
      </w:r>
      <w:r w:rsidR="00C87B3F">
        <w:rPr>
          <w:lang w:val="en-US"/>
        </w:rPr>
        <w:t xml:space="preserve">(in the </w:t>
      </w:r>
      <w:r w:rsidR="00C87B3F" w:rsidRPr="006B7140">
        <w:rPr>
          <w:i/>
          <w:lang w:val="en-US"/>
        </w:rPr>
        <w:t>assistanceDataSIBelement-r16</w:t>
      </w:r>
      <w:r w:rsidR="00C87B3F">
        <w:rPr>
          <w:lang w:val="en-US"/>
        </w:rPr>
        <w:t xml:space="preserve"> parameter) which </w:t>
      </w:r>
      <w:r w:rsidR="008F5369">
        <w:rPr>
          <w:lang w:val="en-US"/>
        </w:rPr>
        <w:t>is</w:t>
      </w:r>
      <w:r w:rsidR="00C87B3F">
        <w:rPr>
          <w:lang w:val="en-US"/>
        </w:rPr>
        <w:t xml:space="preserve"> pre-coded by the LMF</w:t>
      </w:r>
      <w:r w:rsidR="004152DE">
        <w:rPr>
          <w:lang w:val="en-US"/>
        </w:rPr>
        <w:t xml:space="preserve"> </w:t>
      </w:r>
      <w:r w:rsidR="00C87B3F">
        <w:rPr>
          <w:lang w:val="en-US"/>
        </w:rPr>
        <w:t>and transferred to</w:t>
      </w:r>
      <w:r w:rsidR="00A138AE">
        <w:rPr>
          <w:lang w:val="en-US"/>
        </w:rPr>
        <w:t xml:space="preserve"> a</w:t>
      </w:r>
      <w:r w:rsidR="00C87B3F">
        <w:rPr>
          <w:lang w:val="en-US"/>
        </w:rPr>
        <w:t xml:space="preserve"> </w:t>
      </w:r>
      <w:proofErr w:type="spellStart"/>
      <w:r w:rsidR="00C87B3F">
        <w:rPr>
          <w:lang w:val="en-US"/>
        </w:rPr>
        <w:t>gNB</w:t>
      </w:r>
      <w:proofErr w:type="spellEnd"/>
      <w:r w:rsidR="00C87B3F">
        <w:rPr>
          <w:lang w:val="en-US"/>
        </w:rPr>
        <w:t xml:space="preserve"> using </w:t>
      </w:r>
      <w:proofErr w:type="spellStart"/>
      <w:r w:rsidR="00C87B3F">
        <w:rPr>
          <w:lang w:val="en-US"/>
        </w:rPr>
        <w:t>NRPPa</w:t>
      </w:r>
      <w:proofErr w:type="spellEnd"/>
      <w:r w:rsidR="00162451">
        <w:rPr>
          <w:lang w:val="en-US"/>
        </w:rPr>
        <w:t>.</w:t>
      </w:r>
      <w:r w:rsidR="0026125B">
        <w:rPr>
          <w:lang w:val="en-US"/>
        </w:rPr>
        <w:t xml:space="preserve"> </w:t>
      </w:r>
    </w:p>
    <w:p w14:paraId="4512C5A9" w14:textId="29B3DE33" w:rsidR="00356C9A" w:rsidRDefault="0020326B" w:rsidP="00EC2282">
      <w:pPr>
        <w:pStyle w:val="B1"/>
        <w:ind w:left="0" w:firstLine="0"/>
        <w:rPr>
          <w:lang w:val="en-US"/>
        </w:rPr>
      </w:pPr>
      <w:r>
        <w:rPr>
          <w:lang w:val="en-US"/>
        </w:rPr>
        <w:t>Similar to LTE, s</w:t>
      </w:r>
      <w:r w:rsidR="000510AF">
        <w:rPr>
          <w:lang w:val="en-US"/>
        </w:rPr>
        <w:t>chedul</w:t>
      </w:r>
      <w:r w:rsidR="004474A0">
        <w:rPr>
          <w:lang w:val="en-US"/>
        </w:rPr>
        <w:t xml:space="preserve">ing information for positioning SI messages can be </w:t>
      </w:r>
      <w:r w:rsidR="002858F0">
        <w:rPr>
          <w:lang w:val="en-US"/>
        </w:rPr>
        <w:t>sep</w:t>
      </w:r>
      <w:r w:rsidR="00004E23">
        <w:rPr>
          <w:lang w:val="en-US"/>
        </w:rPr>
        <w:t>arate to scheduling information</w:t>
      </w:r>
      <w:r w:rsidR="002858F0">
        <w:rPr>
          <w:lang w:val="en-US"/>
        </w:rPr>
        <w:t xml:space="preserve"> for normal SI messages. Example ASN.1 for such scheduling is shown below </w:t>
      </w:r>
      <w:r w:rsidR="000510AF">
        <w:rPr>
          <w:lang w:val="en-US"/>
        </w:rPr>
        <w:t>and is based on support for normal SI message scheduling in TS 38</w:t>
      </w:r>
      <w:r w:rsidR="004B0278">
        <w:rPr>
          <w:lang w:val="en-US"/>
        </w:rPr>
        <w:t xml:space="preserve">.331 </w:t>
      </w:r>
      <w:r w:rsidR="000510AF">
        <w:rPr>
          <w:lang w:val="en-US"/>
        </w:rPr>
        <w:t xml:space="preserve">and on positioning SI message scheduling for E-UTRA </w:t>
      </w:r>
      <w:r w:rsidR="004B0278">
        <w:rPr>
          <w:lang w:val="en-US"/>
        </w:rPr>
        <w:t>in TS 36.331</w:t>
      </w:r>
      <w:r w:rsidR="000510AF">
        <w:rPr>
          <w:lang w:val="en-US"/>
        </w:rPr>
        <w:t xml:space="preserve">. </w:t>
      </w:r>
    </w:p>
    <w:p w14:paraId="74600D49" w14:textId="77777777" w:rsidR="007307DC" w:rsidRDefault="007307DC" w:rsidP="00EC2282">
      <w:pPr>
        <w:pStyle w:val="B1"/>
        <w:ind w:left="0" w:firstLine="0"/>
        <w:rPr>
          <w:lang w:val="en-US"/>
        </w:rPr>
      </w:pPr>
    </w:p>
    <w:p w14:paraId="7C35C62C" w14:textId="77777777" w:rsidR="00134826" w:rsidRPr="00134826" w:rsidRDefault="00134826"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4826">
        <w:rPr>
          <w:rFonts w:ascii="Courier New" w:hAnsi="Courier New"/>
          <w:noProof/>
          <w:sz w:val="16"/>
          <w:lang w:eastAsia="en-GB"/>
        </w:rPr>
        <w:lastRenderedPageBreak/>
        <w:t>-- ASN1STA</w:t>
      </w:r>
      <w:smartTag w:uri="urn:schemas-microsoft-com:office:smarttags" w:element="PersonName">
        <w:r w:rsidRPr="00134826">
          <w:rPr>
            <w:rFonts w:ascii="Courier New" w:hAnsi="Courier New"/>
            <w:noProof/>
            <w:sz w:val="16"/>
            <w:lang w:eastAsia="en-GB"/>
          </w:rPr>
          <w:t>RT</w:t>
        </w:r>
      </w:smartTag>
    </w:p>
    <w:p w14:paraId="1366EC7B" w14:textId="77777777" w:rsidR="00055D81" w:rsidRPr="00141A85" w:rsidRDefault="00055D81"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6E8AE62D" w14:textId="77777777" w:rsidR="00F36DF3" w:rsidRPr="00141A85" w:rsidRDefault="00195352"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w:t>
      </w:r>
      <w:r w:rsidR="00C87B3F" w:rsidRPr="00141A85">
        <w:rPr>
          <w:rFonts w:ascii="Courier New" w:eastAsia="Batang" w:hAnsi="Courier New"/>
          <w:noProof/>
          <w:color w:val="FF0000"/>
          <w:sz w:val="16"/>
          <w:u w:val="single"/>
          <w:lang w:eastAsia="sv-SE"/>
        </w:rPr>
        <w:t>SI-</w:t>
      </w:r>
      <w:r w:rsidR="00F36DF3" w:rsidRPr="00141A85">
        <w:rPr>
          <w:rFonts w:ascii="Courier New" w:eastAsia="Batang" w:hAnsi="Courier New"/>
          <w:noProof/>
          <w:color w:val="FF0000"/>
          <w:sz w:val="16"/>
          <w:u w:val="single"/>
          <w:lang w:eastAsia="sv-SE"/>
        </w:rPr>
        <w:t>SchedulingInfo</w:t>
      </w:r>
      <w:r w:rsidRPr="00141A85">
        <w:rPr>
          <w:rFonts w:ascii="Courier New" w:eastAsia="Batang" w:hAnsi="Courier New"/>
          <w:noProof/>
          <w:color w:val="FF0000"/>
          <w:sz w:val="16"/>
          <w:u w:val="single"/>
          <w:lang w:eastAsia="sv-SE"/>
        </w:rPr>
        <w:t>-r16</w:t>
      </w:r>
      <w:r w:rsidR="00004E23" w:rsidRPr="00141A85">
        <w:rPr>
          <w:rFonts w:ascii="Courier New" w:eastAsia="Batang" w:hAnsi="Courier New"/>
          <w:noProof/>
          <w:color w:val="FF0000"/>
          <w:sz w:val="16"/>
          <w:u w:val="single"/>
          <w:lang w:eastAsia="sv-SE"/>
        </w:rPr>
        <w:t xml:space="preserve"> ::= </w:t>
      </w:r>
      <w:r w:rsidR="00F36DF3" w:rsidRPr="00141A85">
        <w:rPr>
          <w:rFonts w:ascii="Courier New" w:eastAsia="Batang" w:hAnsi="Courier New"/>
          <w:noProof/>
          <w:color w:val="FF0000"/>
          <w:sz w:val="16"/>
          <w:u w:val="single"/>
          <w:lang w:eastAsia="sv-SE"/>
        </w:rPr>
        <w:t>SEQUENCE {</w:t>
      </w:r>
    </w:p>
    <w:p w14:paraId="61AD2EBA" w14:textId="77777777" w:rsidR="00004E2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D56E58"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schedulingInfoList</w:t>
      </w:r>
      <w:r w:rsidR="00D56E58"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SEQUENCE (SIZE (1..maxSI-Message)) OF </w:t>
      </w:r>
    </w:p>
    <w:p w14:paraId="4BE68271" w14:textId="77777777" w:rsidR="00F36DF3" w:rsidRPr="00141A85" w:rsidRDefault="00004E2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SchedulingInfo</w:t>
      </w:r>
      <w:r w:rsidR="00474102" w:rsidRPr="00141A85">
        <w:rPr>
          <w:rFonts w:ascii="Courier New" w:eastAsia="Batang" w:hAnsi="Courier New"/>
          <w:noProof/>
          <w:color w:val="FF0000"/>
          <w:sz w:val="16"/>
          <w:u w:val="single"/>
          <w:lang w:eastAsia="sv-SE"/>
        </w:rPr>
        <w:t>-r16</w:t>
      </w:r>
      <w:r w:rsidR="00F36DF3" w:rsidRPr="00141A85">
        <w:rPr>
          <w:rFonts w:ascii="Courier New" w:eastAsia="Batang" w:hAnsi="Courier New"/>
          <w:noProof/>
          <w:color w:val="FF0000"/>
          <w:sz w:val="16"/>
          <w:u w:val="single"/>
          <w:lang w:eastAsia="sv-SE"/>
        </w:rPr>
        <w:t>,</w:t>
      </w:r>
    </w:p>
    <w:p w14:paraId="6526FFF7"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si-RequestConfig</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SI-RequestConfig</w:t>
      </w:r>
      <w:r w:rsidR="00474102"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24369B8C"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si-RequestConfigSUL</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SI-RequestConfig</w:t>
      </w:r>
      <w:r w:rsidR="00474102"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5DFA0427" w14:textId="0C874AEC" w:rsidR="00474102"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systemInformationAreaID</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BIT STRING (SIZE (24))</w:t>
      </w:r>
      <w:r w:rsidR="00474102" w:rsidRPr="00141A85">
        <w:rPr>
          <w:rFonts w:ascii="Courier New" w:eastAsia="Batang" w:hAnsi="Courier New"/>
          <w:noProof/>
          <w:color w:val="FF0000"/>
          <w:sz w:val="16"/>
          <w:u w:val="single"/>
          <w:lang w:eastAsia="sv-SE"/>
        </w:rPr>
        <w:tab/>
      </w:r>
      <w:r w:rsidR="00004E23" w:rsidRPr="00141A85">
        <w:rPr>
          <w:rFonts w:ascii="Courier New" w:eastAsia="Batang" w:hAnsi="Courier New"/>
          <w:noProof/>
          <w:color w:val="FF0000"/>
          <w:sz w:val="16"/>
          <w:u w:val="single"/>
          <w:lang w:eastAsia="sv-SE"/>
        </w:rPr>
        <w:tab/>
      </w:r>
      <w:r w:rsidR="00474102" w:rsidRPr="00141A85">
        <w:rPr>
          <w:rFonts w:ascii="Courier New" w:eastAsia="Batang" w:hAnsi="Courier New"/>
          <w:noProof/>
          <w:color w:val="FF0000"/>
          <w:sz w:val="16"/>
          <w:u w:val="single"/>
          <w:lang w:eastAsia="sv-SE"/>
        </w:rPr>
        <w:t>OPTIONAL,</w:t>
      </w:r>
      <w:r w:rsidRPr="00141A85">
        <w:rPr>
          <w:rFonts w:ascii="Courier New" w:eastAsia="Batang" w:hAnsi="Courier New"/>
          <w:noProof/>
          <w:color w:val="FF0000"/>
          <w:sz w:val="16"/>
          <w:u w:val="single"/>
          <w:lang w:eastAsia="sv-SE"/>
        </w:rPr>
        <w:t xml:space="preserve">                                                      </w:t>
      </w:r>
    </w:p>
    <w:p w14:paraId="5B7E3225"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p>
    <w:p w14:paraId="13569773"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7BFCE0BA"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2F464A7D" w14:textId="77777777" w:rsidR="00F36DF3" w:rsidRPr="00141A85" w:rsidRDefault="00474102"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SchedulingInfo</w:t>
      </w:r>
      <w:r w:rsidRPr="00141A85">
        <w:rPr>
          <w:rFonts w:ascii="Courier New" w:eastAsia="Batang" w:hAnsi="Courier New"/>
          <w:noProof/>
          <w:color w:val="FF0000"/>
          <w:sz w:val="16"/>
          <w:u w:val="single"/>
          <w:lang w:eastAsia="sv-SE"/>
        </w:rPr>
        <w:t>-r16</w:t>
      </w:r>
      <w:r w:rsidR="00F36DF3" w:rsidRPr="00141A85">
        <w:rPr>
          <w:rFonts w:ascii="Courier New" w:eastAsia="Batang" w:hAnsi="Courier New"/>
          <w:noProof/>
          <w:color w:val="FF0000"/>
          <w:sz w:val="16"/>
          <w:u w:val="single"/>
          <w:lang w:eastAsia="sv-SE"/>
        </w:rPr>
        <w:t xml:space="preserve"> ::=</w:t>
      </w:r>
      <w:r w:rsidR="00004E23" w:rsidRPr="00141A85">
        <w:rPr>
          <w:rFonts w:ascii="Courier New" w:eastAsia="Batang" w:hAnsi="Courier New"/>
          <w:noProof/>
          <w:color w:val="FF0000"/>
          <w:sz w:val="16"/>
          <w:u w:val="single"/>
          <w:lang w:eastAsia="sv-SE"/>
        </w:rPr>
        <w:t xml:space="preserve"> </w:t>
      </w:r>
      <w:r w:rsidR="00F36DF3" w:rsidRPr="00141A85">
        <w:rPr>
          <w:rFonts w:ascii="Courier New" w:eastAsia="Batang" w:hAnsi="Courier New"/>
          <w:noProof/>
          <w:color w:val="FF0000"/>
          <w:sz w:val="16"/>
          <w:u w:val="single"/>
          <w:lang w:eastAsia="sv-SE"/>
        </w:rPr>
        <w:t>SEQUENCE {</w:t>
      </w:r>
    </w:p>
    <w:p w14:paraId="36A46E42"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si-BroadcastStatus</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ENUMERATED {broadcasting, notBroadcasting},</w:t>
      </w:r>
    </w:p>
    <w:p w14:paraId="5D26B371"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si-Periodicity</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ENUMERATED {rf8, rf16, rf32, rf64, rf128, rf256, rf512},</w:t>
      </w:r>
    </w:p>
    <w:p w14:paraId="30BECB3F"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sib-MappingInfo</w:t>
      </w:r>
      <w:r w:rsidR="00474102" w:rsidRPr="00141A85">
        <w:rPr>
          <w:rFonts w:ascii="Courier New" w:eastAsia="Batang" w:hAnsi="Courier New"/>
          <w:noProof/>
          <w:color w:val="FF0000"/>
          <w:sz w:val="16"/>
          <w:u w:val="single"/>
          <w:lang w:eastAsia="sv-SE"/>
        </w:rPr>
        <w:t>-r16</w:t>
      </w:r>
      <w:r w:rsidRPr="00141A85">
        <w:rPr>
          <w:rFonts w:ascii="Courier New" w:eastAsia="Batang" w:hAnsi="Courier New"/>
          <w:noProof/>
          <w:color w:val="FF0000"/>
          <w:sz w:val="16"/>
          <w:u w:val="single"/>
          <w:lang w:eastAsia="sv-SE"/>
        </w:rPr>
        <w:t xml:space="preserve">             </w:t>
      </w:r>
      <w:r w:rsidR="00474102" w:rsidRPr="00141A85">
        <w:rPr>
          <w:rFonts w:ascii="Courier New" w:eastAsia="Batang" w:hAnsi="Courier New"/>
          <w:noProof/>
          <w:color w:val="FF0000"/>
          <w:sz w:val="16"/>
          <w:u w:val="single"/>
          <w:lang w:eastAsia="sv-SE"/>
        </w:rPr>
        <w:t>Pos-</w:t>
      </w:r>
      <w:r w:rsidRPr="00141A85">
        <w:rPr>
          <w:rFonts w:ascii="Courier New" w:eastAsia="Batang" w:hAnsi="Courier New"/>
          <w:noProof/>
          <w:color w:val="FF0000"/>
          <w:sz w:val="16"/>
          <w:u w:val="single"/>
          <w:lang w:eastAsia="sv-SE"/>
        </w:rPr>
        <w:t>SIB-Mapping</w:t>
      </w:r>
      <w:r w:rsidR="00474102" w:rsidRPr="00141A85">
        <w:rPr>
          <w:rFonts w:ascii="Courier New" w:eastAsia="Batang" w:hAnsi="Courier New"/>
          <w:noProof/>
          <w:color w:val="FF0000"/>
          <w:sz w:val="16"/>
          <w:u w:val="single"/>
          <w:lang w:eastAsia="sv-SE"/>
        </w:rPr>
        <w:t>-r16</w:t>
      </w:r>
    </w:p>
    <w:p w14:paraId="2287F785"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w:t>
      </w:r>
    </w:p>
    <w:p w14:paraId="552F75AB"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18C1FE7C" w14:textId="77777777" w:rsidR="00F36DF3" w:rsidRPr="00141A85" w:rsidRDefault="00474102"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SIB-Mapping</w:t>
      </w:r>
      <w:r w:rsidRPr="00141A85">
        <w:rPr>
          <w:rFonts w:ascii="Courier New" w:eastAsia="Batang" w:hAnsi="Courier New"/>
          <w:noProof/>
          <w:color w:val="FF0000"/>
          <w:sz w:val="16"/>
          <w:u w:val="single"/>
          <w:lang w:eastAsia="sv-SE"/>
        </w:rPr>
        <w:t>-r16</w:t>
      </w:r>
      <w:r w:rsidR="00004E23" w:rsidRPr="00141A85">
        <w:rPr>
          <w:rFonts w:ascii="Courier New" w:eastAsia="Batang" w:hAnsi="Courier New"/>
          <w:noProof/>
          <w:color w:val="FF0000"/>
          <w:sz w:val="16"/>
          <w:u w:val="single"/>
          <w:lang w:eastAsia="sv-SE"/>
        </w:rPr>
        <w:t xml:space="preserve"> ::= </w:t>
      </w:r>
      <w:r w:rsidR="00F36DF3" w:rsidRPr="00141A85">
        <w:rPr>
          <w:rFonts w:ascii="Courier New" w:eastAsia="Batang" w:hAnsi="Courier New"/>
          <w:noProof/>
          <w:color w:val="FF0000"/>
          <w:sz w:val="16"/>
          <w:u w:val="single"/>
          <w:lang w:eastAsia="sv-SE"/>
        </w:rPr>
        <w:t xml:space="preserve">SEQUENCE (SIZE (1..maxSIB)) OF </w:t>
      </w:r>
      <w:r w:rsidRPr="00141A85">
        <w:rPr>
          <w:rFonts w:ascii="Courier New" w:eastAsia="Batang" w:hAnsi="Courier New"/>
          <w:noProof/>
          <w:color w:val="FF0000"/>
          <w:sz w:val="16"/>
          <w:u w:val="single"/>
          <w:lang w:eastAsia="sv-SE"/>
        </w:rPr>
        <w:t>Pos-</w:t>
      </w:r>
      <w:r w:rsidR="00F36DF3" w:rsidRPr="00141A85">
        <w:rPr>
          <w:rFonts w:ascii="Courier New" w:eastAsia="Batang" w:hAnsi="Courier New"/>
          <w:noProof/>
          <w:color w:val="FF0000"/>
          <w:sz w:val="16"/>
          <w:u w:val="single"/>
          <w:lang w:eastAsia="sv-SE"/>
        </w:rPr>
        <w:t>SIB-TypeInfo</w:t>
      </w:r>
      <w:r w:rsidRPr="00141A85">
        <w:rPr>
          <w:rFonts w:ascii="Courier New" w:eastAsia="Batang" w:hAnsi="Courier New"/>
          <w:noProof/>
          <w:color w:val="FF0000"/>
          <w:sz w:val="16"/>
          <w:u w:val="single"/>
          <w:lang w:eastAsia="sv-SE"/>
        </w:rPr>
        <w:t>-r16</w:t>
      </w:r>
    </w:p>
    <w:p w14:paraId="654C9AF5" w14:textId="77777777" w:rsidR="00F36DF3" w:rsidRPr="00141A85" w:rsidRDefault="00F36DF3" w:rsidP="00F36D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FF0000"/>
          <w:sz w:val="16"/>
          <w:u w:val="single"/>
          <w:lang w:eastAsia="sv-SE"/>
        </w:rPr>
      </w:pPr>
    </w:p>
    <w:p w14:paraId="46E1A6E2"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Pos-SIB-TypeInfo-r16 ::= SEQUENCE {</w:t>
      </w:r>
    </w:p>
    <w:p w14:paraId="59CC0BEF" w14:textId="77777777" w:rsidR="001E38FC" w:rsidRPr="00141A85" w:rsidRDefault="002858F0"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encrypted-r16</w:t>
      </w:r>
      <w:r w:rsidR="001E38FC" w:rsidRPr="00141A85">
        <w:rPr>
          <w:rFonts w:ascii="Courier New" w:hAnsi="Courier New"/>
          <w:noProof/>
          <w:color w:val="FF0000"/>
          <w:sz w:val="16"/>
          <w:u w:val="single"/>
          <w:lang w:eastAsia="en-GB"/>
        </w:rPr>
        <w:tab/>
      </w:r>
      <w:r w:rsidR="001E38FC" w:rsidRPr="00141A85">
        <w:rPr>
          <w:rFonts w:ascii="Courier New" w:hAnsi="Courier New"/>
          <w:noProof/>
          <w:color w:val="FF0000"/>
          <w:sz w:val="16"/>
          <w:u w:val="single"/>
          <w:lang w:eastAsia="en-GB"/>
        </w:rPr>
        <w:tab/>
        <w:t xml:space="preserve">ENUMERATED { true </w:t>
      </w:r>
      <w:r w:rsidRPr="00141A85">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004E23"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OPTIONAL,</w:t>
      </w:r>
    </w:p>
    <w:p w14:paraId="03F2B5E1"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GNSS-ID-r16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2858F0" w:rsidRPr="00141A85">
        <w:rPr>
          <w:rFonts w:ascii="Courier New" w:hAnsi="Courier New"/>
          <w:noProof/>
          <w:color w:val="FF0000"/>
          <w:sz w:val="16"/>
          <w:u w:val="single"/>
          <w:lang w:eastAsia="en-GB"/>
        </w:rPr>
        <w:t>OPTIONAL,</w:t>
      </w:r>
    </w:p>
    <w:p w14:paraId="11383B5A"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snapToGrid w:val="0"/>
          <w:color w:val="FF0000"/>
          <w:sz w:val="16"/>
          <w:u w:val="single"/>
          <w:lang w:eastAsia="en-GB"/>
        </w:rPr>
        <w:t>SBAS-ID-r16</w:t>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002858F0" w:rsidRPr="00141A85">
        <w:rPr>
          <w:rFonts w:ascii="Courier New" w:hAnsi="Courier New"/>
          <w:noProof/>
          <w:color w:val="FF0000"/>
          <w:sz w:val="16"/>
          <w:u w:val="single"/>
          <w:lang w:eastAsia="en-GB"/>
        </w:rPr>
        <w:t>OPTIONAL,</w:t>
      </w:r>
    </w:p>
    <w:p w14:paraId="39EC7E96" w14:textId="77777777" w:rsidR="00196B22" w:rsidRPr="00196B22" w:rsidRDefault="001E38FC"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 xml:space="preserve">    pos-sib-type-r16</w:t>
      </w:r>
      <w:r w:rsidRPr="00141A85">
        <w:rPr>
          <w:rFonts w:ascii="Courier New" w:hAnsi="Courier New"/>
          <w:noProof/>
          <w:color w:val="FF0000"/>
          <w:sz w:val="16"/>
          <w:u w:val="single"/>
          <w:lang w:eastAsia="en-GB"/>
        </w:rPr>
        <w:tab/>
        <w:t xml:space="preserve">ENUMERATED { </w:t>
      </w:r>
      <w:r w:rsidRPr="00141A85">
        <w:rPr>
          <w:rFonts w:ascii="Courier New" w:hAnsi="Courier New"/>
          <w:noProof/>
          <w:color w:val="FF0000"/>
          <w:sz w:val="16"/>
          <w:u w:val="single"/>
          <w:lang w:eastAsia="en-GB"/>
        </w:rPr>
        <w:tab/>
      </w:r>
      <w:r w:rsidR="00196B22" w:rsidRPr="00196B22">
        <w:rPr>
          <w:rFonts w:ascii="Courier New" w:hAnsi="Courier New"/>
          <w:noProof/>
          <w:color w:val="FF0000"/>
          <w:sz w:val="16"/>
          <w:u w:val="single"/>
          <w:lang w:eastAsia="en-GB"/>
        </w:rPr>
        <w:t xml:space="preserve">posSibType1-1, </w:t>
      </w:r>
    </w:p>
    <w:p w14:paraId="40C10534"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posSibType1-2, </w:t>
      </w:r>
    </w:p>
    <w:p w14:paraId="47F16505"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posSibType1-3, </w:t>
      </w:r>
    </w:p>
    <w:p w14:paraId="12BD5573"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posSibType1-4, </w:t>
      </w:r>
    </w:p>
    <w:p w14:paraId="0483CE16"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posSibType1-5,</w:t>
      </w:r>
    </w:p>
    <w:p w14:paraId="4F85C309"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posSibType1-6, </w:t>
      </w:r>
    </w:p>
    <w:p w14:paraId="7D1FD73C" w14:textId="77777777" w:rsidR="00CA23C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posSibType1-7,</w:t>
      </w:r>
    </w:p>
    <w:p w14:paraId="59980E14" w14:textId="237D64CC" w:rsidR="00196B22" w:rsidRPr="00196B22" w:rsidRDefault="00CA23C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posSibType1-</w:t>
      </w:r>
      <w:r>
        <w:rPr>
          <w:rFonts w:ascii="Courier New" w:hAnsi="Courier New"/>
          <w:noProof/>
          <w:color w:val="FF0000"/>
          <w:sz w:val="16"/>
          <w:u w:val="single"/>
          <w:lang w:eastAsia="en-GB"/>
        </w:rPr>
        <w:t>8</w:t>
      </w:r>
      <w:r w:rsidRPr="00196B22">
        <w:rPr>
          <w:rFonts w:ascii="Courier New" w:hAnsi="Courier New"/>
          <w:noProof/>
          <w:color w:val="FF0000"/>
          <w:sz w:val="16"/>
          <w:u w:val="single"/>
          <w:lang w:eastAsia="en-GB"/>
        </w:rPr>
        <w:t xml:space="preserve">, </w:t>
      </w:r>
      <w:r w:rsidR="00196B22" w:rsidRPr="00196B22">
        <w:rPr>
          <w:rFonts w:ascii="Courier New" w:hAnsi="Courier New"/>
          <w:noProof/>
          <w:color w:val="FF0000"/>
          <w:sz w:val="16"/>
          <w:u w:val="single"/>
          <w:lang w:eastAsia="en-GB"/>
        </w:rPr>
        <w:t xml:space="preserve"> </w:t>
      </w:r>
    </w:p>
    <w:p w14:paraId="3960FEFD"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 </w:t>
      </w:r>
    </w:p>
    <w:p w14:paraId="59231510"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posSibType2-2, </w:t>
      </w:r>
    </w:p>
    <w:p w14:paraId="31EBE8E5"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posSibType2-3,</w:t>
      </w:r>
    </w:p>
    <w:p w14:paraId="42526A1D"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posSibType2-4, </w:t>
      </w:r>
    </w:p>
    <w:p w14:paraId="6EBDBAF7"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posSibType2-5, </w:t>
      </w:r>
    </w:p>
    <w:p w14:paraId="7FBA8D2A"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posSibType2-6, </w:t>
      </w:r>
    </w:p>
    <w:p w14:paraId="32C672C7"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posSibType2-7, </w:t>
      </w:r>
    </w:p>
    <w:p w14:paraId="022E1324"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posSibType2-8,</w:t>
      </w:r>
    </w:p>
    <w:p w14:paraId="3CA0ED32" w14:textId="75E3D1B5"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w:t>
      </w:r>
      <w:r w:rsidR="00CB1A9F">
        <w:rPr>
          <w:rFonts w:ascii="Courier New" w:hAnsi="Courier New"/>
          <w:noProof/>
          <w:color w:val="FF0000"/>
          <w:sz w:val="16"/>
          <w:u w:val="single"/>
          <w:lang w:eastAsia="en-GB"/>
        </w:rPr>
        <w:t>S</w:t>
      </w:r>
      <w:r w:rsidRPr="00196B22">
        <w:rPr>
          <w:rFonts w:ascii="Courier New" w:hAnsi="Courier New"/>
          <w:noProof/>
          <w:color w:val="FF0000"/>
          <w:sz w:val="16"/>
          <w:u w:val="single"/>
          <w:lang w:eastAsia="en-GB"/>
        </w:rPr>
        <w:t xml:space="preserve">ibType2-9, </w:t>
      </w:r>
    </w:p>
    <w:p w14:paraId="04B87BF3"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posSibType2-10, </w:t>
      </w:r>
    </w:p>
    <w:p w14:paraId="3477C928"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posSibType2-11, </w:t>
      </w:r>
    </w:p>
    <w:p w14:paraId="726CDFFD"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posSibType2-12, </w:t>
      </w:r>
    </w:p>
    <w:p w14:paraId="55D9F2A8"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posSibType2-13, </w:t>
      </w:r>
    </w:p>
    <w:p w14:paraId="253EF9B7"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posSibType2-14, </w:t>
      </w:r>
    </w:p>
    <w:p w14:paraId="7BFE9D6B"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posSibType2-15, </w:t>
      </w:r>
    </w:p>
    <w:p w14:paraId="71EA1E0F"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posSibType2-16,</w:t>
      </w:r>
    </w:p>
    <w:p w14:paraId="3D901FF5"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posSibType2-17, </w:t>
      </w:r>
    </w:p>
    <w:p w14:paraId="5D26D33E" w14:textId="77777777" w:rsidR="00196B22" w:rsidRP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 xml:space="preserve">posSibType2-18, </w:t>
      </w:r>
    </w:p>
    <w:p w14:paraId="3582D82D" w14:textId="065347F4" w:rsidR="00196B22"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posSibType2-19,</w:t>
      </w:r>
    </w:p>
    <w:p w14:paraId="43FC042D" w14:textId="7E548721" w:rsidR="00E567E7" w:rsidRDefault="00E567E7"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sidR="00185F8F">
        <w:rPr>
          <w:rFonts w:ascii="Courier New" w:hAnsi="Courier New"/>
          <w:noProof/>
          <w:color w:val="FF0000"/>
          <w:sz w:val="16"/>
          <w:u w:val="single"/>
          <w:lang w:eastAsia="en-GB"/>
        </w:rPr>
        <w:t>20</w:t>
      </w:r>
      <w:r w:rsidRPr="00196B22">
        <w:rPr>
          <w:rFonts w:ascii="Courier New" w:hAnsi="Courier New"/>
          <w:noProof/>
          <w:color w:val="FF0000"/>
          <w:sz w:val="16"/>
          <w:u w:val="single"/>
          <w:lang w:eastAsia="en-GB"/>
        </w:rPr>
        <w:t>,</w:t>
      </w:r>
    </w:p>
    <w:p w14:paraId="0BD100F1" w14:textId="590A1819" w:rsidR="00185F8F" w:rsidRDefault="00185F8F"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21</w:t>
      </w:r>
      <w:r w:rsidRPr="00196B22">
        <w:rPr>
          <w:rFonts w:ascii="Courier New" w:hAnsi="Courier New"/>
          <w:noProof/>
          <w:color w:val="FF0000"/>
          <w:sz w:val="16"/>
          <w:u w:val="single"/>
          <w:lang w:eastAsia="en-GB"/>
        </w:rPr>
        <w:t>,</w:t>
      </w:r>
    </w:p>
    <w:p w14:paraId="734B5E08" w14:textId="24290CCA" w:rsidR="00185F8F" w:rsidRDefault="00185F8F"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22</w:t>
      </w:r>
      <w:r w:rsidRPr="00196B22">
        <w:rPr>
          <w:rFonts w:ascii="Courier New" w:hAnsi="Courier New"/>
          <w:noProof/>
          <w:color w:val="FF0000"/>
          <w:sz w:val="16"/>
          <w:u w:val="single"/>
          <w:lang w:eastAsia="en-GB"/>
        </w:rPr>
        <w:t>,</w:t>
      </w:r>
    </w:p>
    <w:p w14:paraId="55DC7048" w14:textId="73689F59" w:rsidR="00185F8F" w:rsidRPr="00196B22" w:rsidRDefault="00185F8F"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posSibType2-</w:t>
      </w:r>
      <w:r>
        <w:rPr>
          <w:rFonts w:ascii="Courier New" w:hAnsi="Courier New"/>
          <w:noProof/>
          <w:color w:val="FF0000"/>
          <w:sz w:val="16"/>
          <w:u w:val="single"/>
          <w:lang w:eastAsia="en-GB"/>
        </w:rPr>
        <w:t>23</w:t>
      </w:r>
      <w:r w:rsidRPr="00196B22">
        <w:rPr>
          <w:rFonts w:ascii="Courier New" w:hAnsi="Courier New"/>
          <w:noProof/>
          <w:color w:val="FF0000"/>
          <w:sz w:val="16"/>
          <w:u w:val="single"/>
          <w:lang w:eastAsia="en-GB"/>
        </w:rPr>
        <w:t>,</w:t>
      </w:r>
    </w:p>
    <w:p w14:paraId="36596640" w14:textId="7612969D" w:rsidR="00D84645" w:rsidRDefault="00196B22"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ab/>
        <w:t>posSibType3-</w:t>
      </w:r>
      <w:r w:rsidR="00CA23C2">
        <w:rPr>
          <w:rFonts w:ascii="Courier New" w:hAnsi="Courier New"/>
          <w:noProof/>
          <w:color w:val="FF0000"/>
          <w:sz w:val="16"/>
          <w:u w:val="single"/>
          <w:lang w:eastAsia="en-GB"/>
        </w:rPr>
        <w:t>2</w:t>
      </w:r>
      <w:r w:rsidRPr="00196B22">
        <w:rPr>
          <w:rFonts w:ascii="Courier New" w:hAnsi="Courier New"/>
          <w:noProof/>
          <w:color w:val="FF0000"/>
          <w:sz w:val="16"/>
          <w:u w:val="single"/>
          <w:lang w:eastAsia="en-GB"/>
        </w:rPr>
        <w:t>,</w:t>
      </w:r>
      <w:r w:rsidR="001E38FC" w:rsidRPr="00141A85">
        <w:rPr>
          <w:rFonts w:ascii="Courier New" w:hAnsi="Courier New"/>
          <w:noProof/>
          <w:color w:val="FF0000"/>
          <w:sz w:val="16"/>
          <w:u w:val="single"/>
          <w:lang w:eastAsia="en-GB"/>
        </w:rPr>
        <w:t xml:space="preserve"> </w:t>
      </w:r>
    </w:p>
    <w:p w14:paraId="16A52848" w14:textId="38B27E64" w:rsidR="00D84645" w:rsidRDefault="00D84645"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posSibType3-</w:t>
      </w:r>
      <w:r w:rsidR="00CA23C2">
        <w:rPr>
          <w:rFonts w:ascii="Courier New" w:hAnsi="Courier New"/>
          <w:noProof/>
          <w:color w:val="FF0000"/>
          <w:sz w:val="16"/>
          <w:u w:val="single"/>
          <w:lang w:eastAsia="en-GB"/>
        </w:rPr>
        <w:t>3</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p>
    <w:p w14:paraId="33E81306" w14:textId="61F11CDF" w:rsidR="001E38FC" w:rsidRPr="00141A85" w:rsidRDefault="00D84645" w:rsidP="00196B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Pr>
          <w:rFonts w:ascii="Courier New" w:hAnsi="Courier New"/>
          <w:noProof/>
          <w:color w:val="FF0000"/>
          <w:sz w:val="16"/>
          <w:u w:val="single"/>
          <w:lang w:eastAsia="en-GB"/>
        </w:rPr>
        <w:tab/>
      </w:r>
      <w:r w:rsidRPr="00196B22">
        <w:rPr>
          <w:rFonts w:ascii="Courier New" w:hAnsi="Courier New"/>
          <w:noProof/>
          <w:color w:val="FF0000"/>
          <w:sz w:val="16"/>
          <w:u w:val="single"/>
          <w:lang w:eastAsia="en-GB"/>
        </w:rPr>
        <w:t>posSibType3-</w:t>
      </w:r>
      <w:r w:rsidR="00CA23C2">
        <w:rPr>
          <w:rFonts w:ascii="Courier New" w:hAnsi="Courier New"/>
          <w:noProof/>
          <w:color w:val="FF0000"/>
          <w:sz w:val="16"/>
          <w:u w:val="single"/>
          <w:lang w:eastAsia="en-GB"/>
        </w:rPr>
        <w:t>4</w:t>
      </w:r>
      <w:r w:rsidRPr="00196B22">
        <w:rPr>
          <w:rFonts w:ascii="Courier New" w:hAnsi="Courier New"/>
          <w:noProof/>
          <w:color w:val="FF0000"/>
          <w:sz w:val="16"/>
          <w:u w:val="single"/>
          <w:lang w:eastAsia="en-GB"/>
        </w:rPr>
        <w:t>,</w:t>
      </w:r>
      <w:r w:rsidRPr="00141A85">
        <w:rPr>
          <w:rFonts w:ascii="Courier New" w:hAnsi="Courier New"/>
          <w:noProof/>
          <w:color w:val="FF0000"/>
          <w:sz w:val="16"/>
          <w:u w:val="single"/>
          <w:lang w:eastAsia="en-GB"/>
        </w:rPr>
        <w:t xml:space="preserve">  </w:t>
      </w:r>
      <w:r w:rsidR="001E38FC" w:rsidRPr="00141A85">
        <w:rPr>
          <w:rFonts w:ascii="Courier New" w:hAnsi="Courier New"/>
          <w:noProof/>
          <w:color w:val="FF0000"/>
          <w:sz w:val="16"/>
          <w:u w:val="single"/>
          <w:lang w:eastAsia="en-GB"/>
        </w:rPr>
        <w:t xml:space="preserve"> </w:t>
      </w:r>
    </w:p>
    <w:p w14:paraId="692EA8D1" w14:textId="2A3339DB" w:rsidR="001E38FC" w:rsidRPr="00141A85" w:rsidRDefault="001E38FC" w:rsidP="00B0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r>
      <w:r w:rsidRPr="00141A85">
        <w:rPr>
          <w:rFonts w:ascii="Courier New" w:hAnsi="Courier New"/>
          <w:noProof/>
          <w:color w:val="FF0000"/>
          <w:sz w:val="16"/>
          <w:u w:val="single"/>
          <w:lang w:eastAsia="en-GB"/>
        </w:rPr>
        <w:tab/>
        <w:t>... }</w:t>
      </w:r>
      <w:r w:rsidR="00004E23" w:rsidRPr="00141A85">
        <w:rPr>
          <w:rFonts w:ascii="Courier New" w:hAnsi="Courier New"/>
          <w:noProof/>
          <w:color w:val="FF0000"/>
          <w:sz w:val="16"/>
          <w:u w:val="single"/>
          <w:lang w:eastAsia="en-GB"/>
        </w:rPr>
        <w:t>,</w:t>
      </w:r>
    </w:p>
    <w:p w14:paraId="69194E2C" w14:textId="199E1EF6" w:rsidR="001E38FC" w:rsidRPr="00141A85" w:rsidRDefault="001E38FC" w:rsidP="00B01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FF0000"/>
          <w:sz w:val="16"/>
          <w:u w:val="single"/>
          <w:lang w:eastAsia="en-GB"/>
        </w:rPr>
      </w:pPr>
      <w:r w:rsidRPr="00141A85">
        <w:rPr>
          <w:rFonts w:ascii="Courier New" w:eastAsia="Batang" w:hAnsi="Courier New"/>
          <w:noProof/>
          <w:color w:val="FF0000"/>
          <w:sz w:val="16"/>
          <w:u w:val="single"/>
          <w:lang w:eastAsia="sv-SE"/>
        </w:rPr>
        <w:t xml:space="preserve">    areaScope-r16     </w:t>
      </w:r>
      <w:r w:rsidR="0025622F"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ENUMERATED {true}</w:t>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r>
      <w:r w:rsidRPr="00141A85">
        <w:rPr>
          <w:rFonts w:ascii="Courier New" w:eastAsia="Batang" w:hAnsi="Courier New"/>
          <w:noProof/>
          <w:color w:val="FF0000"/>
          <w:sz w:val="16"/>
          <w:u w:val="single"/>
          <w:lang w:eastAsia="sv-SE"/>
        </w:rPr>
        <w:tab/>
        <w:t xml:space="preserve">OPTIONAL                                                          </w:t>
      </w:r>
    </w:p>
    <w:p w14:paraId="0AD8EB91" w14:textId="77777777" w:rsidR="001E38FC" w:rsidRPr="00141A85" w:rsidRDefault="001E38FC" w:rsidP="001E38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41A85">
        <w:rPr>
          <w:rFonts w:ascii="Courier New" w:hAnsi="Courier New"/>
          <w:noProof/>
          <w:color w:val="FF0000"/>
          <w:sz w:val="16"/>
          <w:u w:val="single"/>
          <w:lang w:eastAsia="en-GB"/>
        </w:rPr>
        <w:t>}</w:t>
      </w:r>
    </w:p>
    <w:p w14:paraId="3ED1DDA3" w14:textId="77777777" w:rsidR="00134826" w:rsidRPr="00134826" w:rsidRDefault="00134826"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14308664" w14:textId="77777777" w:rsidR="00134826" w:rsidRPr="00134826" w:rsidRDefault="00134826" w:rsidP="001348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34826">
        <w:rPr>
          <w:rFonts w:ascii="Courier New" w:hAnsi="Courier New"/>
          <w:noProof/>
          <w:sz w:val="16"/>
          <w:lang w:eastAsia="en-GB"/>
        </w:rPr>
        <w:t>-- ASN1STOP</w:t>
      </w:r>
    </w:p>
    <w:p w14:paraId="24A06B71" w14:textId="77777777" w:rsidR="004474A0" w:rsidRDefault="004474A0" w:rsidP="00141E24">
      <w:pPr>
        <w:pStyle w:val="B1"/>
        <w:ind w:left="0" w:firstLine="0"/>
        <w:rPr>
          <w:lang w:val="en-US"/>
        </w:rPr>
      </w:pPr>
    </w:p>
    <w:p w14:paraId="3946A1F9" w14:textId="3284A852" w:rsidR="00EC2282" w:rsidRDefault="00526799" w:rsidP="000B6DA0">
      <w:pPr>
        <w:pStyle w:val="B1"/>
        <w:spacing w:after="60"/>
        <w:ind w:left="0" w:firstLine="0"/>
        <w:rPr>
          <w:lang w:val="en-US"/>
        </w:rPr>
      </w:pPr>
      <w:r>
        <w:rPr>
          <w:lang w:val="en-US"/>
        </w:rPr>
        <w:t>Sc</w:t>
      </w:r>
      <w:r w:rsidR="00EC2282">
        <w:rPr>
          <w:lang w:val="en-US"/>
        </w:rPr>
        <w:t>h</w:t>
      </w:r>
      <w:r>
        <w:rPr>
          <w:lang w:val="en-US"/>
        </w:rPr>
        <w:t>e</w:t>
      </w:r>
      <w:r w:rsidR="00EC2282">
        <w:rPr>
          <w:lang w:val="en-US"/>
        </w:rPr>
        <w:t xml:space="preserve">duling of positioning SI messages above includes </w:t>
      </w:r>
      <w:r w:rsidR="001130F9">
        <w:rPr>
          <w:lang w:val="en-US"/>
        </w:rPr>
        <w:t xml:space="preserve">or allows for </w:t>
      </w:r>
      <w:r w:rsidR="00EC2282">
        <w:rPr>
          <w:lang w:val="en-US"/>
        </w:rPr>
        <w:t>the following:</w:t>
      </w:r>
    </w:p>
    <w:p w14:paraId="3417E309" w14:textId="77777777" w:rsidR="00EC2282" w:rsidRDefault="00EC2282" w:rsidP="000B6DA0">
      <w:pPr>
        <w:pStyle w:val="B1"/>
        <w:spacing w:after="60"/>
        <w:ind w:left="0" w:firstLine="0"/>
        <w:rPr>
          <w:lang w:val="en-US"/>
        </w:rPr>
      </w:pPr>
      <w:r>
        <w:rPr>
          <w:lang w:val="en-US"/>
        </w:rPr>
        <w:tab/>
        <w:t>-</w:t>
      </w:r>
      <w:r>
        <w:rPr>
          <w:lang w:val="en-US"/>
        </w:rPr>
        <w:tab/>
        <w:t>an indication of whether a positioning SI message is being broadcast or needs to be requested by a UE</w:t>
      </w:r>
      <w:r w:rsidR="00A138AE">
        <w:rPr>
          <w:lang w:val="en-US"/>
        </w:rPr>
        <w:t>;</w:t>
      </w:r>
    </w:p>
    <w:p w14:paraId="136DA5B1" w14:textId="67B6752C" w:rsidR="00EC2282" w:rsidRDefault="00A138AE" w:rsidP="000B6DA0">
      <w:pPr>
        <w:pStyle w:val="B1"/>
        <w:spacing w:after="60"/>
        <w:ind w:left="547" w:hanging="259"/>
        <w:rPr>
          <w:lang w:val="en-US"/>
        </w:rPr>
      </w:pPr>
      <w:r>
        <w:rPr>
          <w:lang w:val="en-US"/>
        </w:rPr>
        <w:t>-</w:t>
      </w:r>
      <w:r>
        <w:rPr>
          <w:lang w:val="en-US"/>
        </w:rPr>
        <w:tab/>
        <w:t>s</w:t>
      </w:r>
      <w:r w:rsidR="00EC2282">
        <w:rPr>
          <w:lang w:val="en-US"/>
        </w:rPr>
        <w:t xml:space="preserve">upport for </w:t>
      </w:r>
      <w:r w:rsidR="006D0749">
        <w:rPr>
          <w:lang w:val="en-US"/>
        </w:rPr>
        <w:t xml:space="preserve">MSG1 based </w:t>
      </w:r>
      <w:r w:rsidR="00EC2282">
        <w:rPr>
          <w:lang w:val="en-US"/>
        </w:rPr>
        <w:t>on demand scheduling of positioning SI messages not currently being broadcast</w:t>
      </w:r>
      <w:r w:rsidR="00441D1A">
        <w:rPr>
          <w:lang w:val="en-US"/>
        </w:rPr>
        <w:t>;</w:t>
      </w:r>
    </w:p>
    <w:p w14:paraId="707A2D79" w14:textId="77777777" w:rsidR="00EC2282" w:rsidRDefault="00EC2282" w:rsidP="00EC2282">
      <w:pPr>
        <w:pStyle w:val="B1"/>
        <w:ind w:left="540" w:hanging="256"/>
        <w:rPr>
          <w:lang w:val="en-US"/>
        </w:rPr>
      </w:pPr>
      <w:r>
        <w:rPr>
          <w:lang w:val="en-US"/>
        </w:rPr>
        <w:t>-</w:t>
      </w:r>
      <w:r>
        <w:rPr>
          <w:lang w:val="en-US"/>
        </w:rPr>
        <w:tab/>
      </w:r>
      <w:r w:rsidR="00A138AE">
        <w:rPr>
          <w:lang w:val="en-US"/>
        </w:rPr>
        <w:t>s</w:t>
      </w:r>
      <w:r w:rsidR="00E924B9">
        <w:rPr>
          <w:lang w:val="en-US"/>
        </w:rPr>
        <w:t xml:space="preserve">upport for a system information Area ID, </w:t>
      </w:r>
      <w:r>
        <w:rPr>
          <w:lang w:val="en-US"/>
        </w:rPr>
        <w:t>dif</w:t>
      </w:r>
      <w:r w:rsidR="00B329DD">
        <w:rPr>
          <w:lang w:val="en-US"/>
        </w:rPr>
        <w:t>ferent to the system information</w:t>
      </w:r>
      <w:r>
        <w:rPr>
          <w:lang w:val="en-US"/>
        </w:rPr>
        <w:t xml:space="preserve"> Area ID for </w:t>
      </w:r>
      <w:r w:rsidR="00E924B9">
        <w:rPr>
          <w:lang w:val="en-US"/>
        </w:rPr>
        <w:t>normal SIBs,</w:t>
      </w:r>
      <w:r>
        <w:rPr>
          <w:lang w:val="en-US"/>
        </w:rPr>
        <w:t xml:space="preserve"> within which </w:t>
      </w:r>
      <w:r w:rsidR="00E924B9">
        <w:rPr>
          <w:lang w:val="en-US"/>
        </w:rPr>
        <w:t>the content of certain positioning SIBs is identical</w:t>
      </w:r>
      <w:r w:rsidR="00A138AE">
        <w:rPr>
          <w:lang w:val="en-US"/>
        </w:rPr>
        <w:t>.</w:t>
      </w:r>
    </w:p>
    <w:p w14:paraId="1A2F6150" w14:textId="3AF4CD64" w:rsidR="00356C9A" w:rsidRDefault="00BF79BA" w:rsidP="00141E24">
      <w:pPr>
        <w:pStyle w:val="B1"/>
        <w:ind w:left="0" w:firstLine="0"/>
        <w:rPr>
          <w:lang w:val="en-US"/>
        </w:rPr>
      </w:pPr>
      <w:r>
        <w:rPr>
          <w:lang w:val="en-US"/>
        </w:rPr>
        <w:t>T</w:t>
      </w:r>
      <w:r w:rsidR="00672C0B">
        <w:rPr>
          <w:lang w:val="en-US"/>
        </w:rPr>
        <w:t>he</w:t>
      </w:r>
      <w:r w:rsidR="00DE05A3">
        <w:rPr>
          <w:lang w:val="en-US"/>
        </w:rPr>
        <w:t xml:space="preserve"> </w:t>
      </w:r>
      <w:r w:rsidR="005A46C2">
        <w:rPr>
          <w:lang w:val="en-US"/>
        </w:rPr>
        <w:t xml:space="preserve">MSG3 based </w:t>
      </w:r>
      <w:r w:rsidR="00C831A7">
        <w:rPr>
          <w:lang w:val="en-US"/>
        </w:rPr>
        <w:t>on demand scheduling</w:t>
      </w:r>
      <w:r w:rsidR="00672C0B">
        <w:rPr>
          <w:lang w:val="en-US"/>
        </w:rPr>
        <w:t xml:space="preserve"> for positioning SI messages can </w:t>
      </w:r>
      <w:r>
        <w:rPr>
          <w:lang w:val="en-US"/>
        </w:rPr>
        <w:t xml:space="preserve">also </w:t>
      </w:r>
      <w:r w:rsidR="00672C0B">
        <w:rPr>
          <w:lang w:val="en-US"/>
        </w:rPr>
        <w:t xml:space="preserve">be kept separate from normal SI messages </w:t>
      </w:r>
      <w:r w:rsidR="001B3E8E">
        <w:rPr>
          <w:lang w:val="en-US"/>
        </w:rPr>
        <w:t xml:space="preserve">via critical extension of the </w:t>
      </w:r>
      <w:proofErr w:type="spellStart"/>
      <w:r w:rsidR="00356C9A" w:rsidRPr="00922869">
        <w:rPr>
          <w:i/>
          <w:lang w:val="en-US"/>
        </w:rPr>
        <w:t>RRCSystemInfoRequest</w:t>
      </w:r>
      <w:proofErr w:type="spellEnd"/>
      <w:r w:rsidR="00356C9A">
        <w:rPr>
          <w:lang w:val="en-US"/>
        </w:rPr>
        <w:t>. This could be defined as</w:t>
      </w:r>
      <w:r w:rsidR="00E924B9">
        <w:rPr>
          <w:lang w:val="en-US"/>
        </w:rPr>
        <w:t xml:space="preserve"> shown below</w:t>
      </w:r>
      <w:r w:rsidR="00356C9A">
        <w:rPr>
          <w:lang w:val="en-US"/>
        </w:rPr>
        <w:t>.</w:t>
      </w:r>
    </w:p>
    <w:p w14:paraId="5C7856E2" w14:textId="77777777" w:rsidR="001F2AE4" w:rsidRDefault="001F2AE4" w:rsidP="00141E24">
      <w:pPr>
        <w:pStyle w:val="B1"/>
        <w:ind w:left="0" w:firstLine="0"/>
        <w:rPr>
          <w:lang w:val="en-US"/>
        </w:rPr>
      </w:pPr>
    </w:p>
    <w:p w14:paraId="26B4F256"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lastRenderedPageBreak/>
        <w:t>-- ASN1START</w:t>
      </w:r>
    </w:p>
    <w:p w14:paraId="06C19088" w14:textId="77CB41B5" w:rsid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981577E"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RRCSystemInfoRequest ::=            SEQUENCE {</w:t>
      </w:r>
    </w:p>
    <w:p w14:paraId="22065EDB"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criticalExtensions                  CHOICE {</w:t>
      </w:r>
    </w:p>
    <w:p w14:paraId="6971C87B"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rrcSystemInfoRequest-r15            RRCSystemInfoRequest-r15-IEs,</w:t>
      </w:r>
    </w:p>
    <w:p w14:paraId="5BEF7C88" w14:textId="764452E9" w:rsidR="007F0364"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criticalExtensionsFuture            </w:t>
      </w:r>
      <w:r w:rsidR="007F0364" w:rsidRPr="007F0364">
        <w:rPr>
          <w:rFonts w:ascii="Courier New" w:hAnsi="Courier New"/>
          <w:noProof/>
          <w:color w:val="FF0000"/>
          <w:sz w:val="16"/>
          <w:u w:val="single"/>
          <w:lang w:eastAsia="en-GB"/>
        </w:rPr>
        <w:t>CHOICE {</w:t>
      </w:r>
    </w:p>
    <w:p w14:paraId="6681ED6D" w14:textId="42FF3DBD" w:rsidR="007F0364" w:rsidRPr="00DB2960" w:rsidRDefault="00017DEF"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r>
      <w:r w:rsidRPr="00DB2960">
        <w:rPr>
          <w:rFonts w:ascii="Courier New" w:hAnsi="Courier New"/>
          <w:noProof/>
          <w:color w:val="FF0000"/>
          <w:sz w:val="16"/>
          <w:u w:val="single"/>
          <w:lang w:eastAsia="en-GB"/>
        </w:rPr>
        <w:tab/>
        <w:t>rrcPosSystemInfoRequest-r16</w:t>
      </w:r>
      <w:r w:rsidR="00DB2960" w:rsidRPr="00DB2960">
        <w:rPr>
          <w:rFonts w:ascii="Courier New" w:hAnsi="Courier New"/>
          <w:noProof/>
          <w:color w:val="FF0000"/>
          <w:sz w:val="16"/>
          <w:u w:val="single"/>
          <w:lang w:eastAsia="en-GB"/>
        </w:rPr>
        <w:tab/>
      </w:r>
      <w:r w:rsidR="00DB2960" w:rsidRPr="00DB2960">
        <w:rPr>
          <w:rFonts w:ascii="Courier New" w:hAnsi="Courier New"/>
          <w:noProof/>
          <w:color w:val="FF0000"/>
          <w:sz w:val="16"/>
          <w:u w:val="single"/>
          <w:lang w:eastAsia="en-GB"/>
        </w:rPr>
        <w:tab/>
      </w:r>
      <w:r w:rsidR="00DB2960" w:rsidRPr="00DB2960">
        <w:rPr>
          <w:rFonts w:ascii="Courier New" w:hAnsi="Courier New"/>
          <w:noProof/>
          <w:color w:val="FF0000"/>
          <w:sz w:val="16"/>
          <w:u w:val="single"/>
          <w:lang w:eastAsia="en-GB"/>
        </w:rPr>
        <w:tab/>
      </w:r>
      <w:r w:rsidR="00DB2960" w:rsidRPr="00711E56">
        <w:rPr>
          <w:rFonts w:ascii="Courier New" w:hAnsi="Courier New"/>
          <w:noProof/>
          <w:color w:val="FF0000"/>
          <w:sz w:val="16"/>
          <w:u w:val="single"/>
          <w:lang w:eastAsia="en-GB"/>
        </w:rPr>
        <w:t>RRC</w:t>
      </w:r>
      <w:r w:rsidR="00DB2960" w:rsidRPr="00DB2960">
        <w:rPr>
          <w:rFonts w:ascii="Courier New" w:hAnsi="Courier New"/>
          <w:noProof/>
          <w:color w:val="FF0000"/>
          <w:sz w:val="16"/>
          <w:u w:val="single"/>
          <w:lang w:eastAsia="en-GB"/>
        </w:rPr>
        <w:t>-Pos</w:t>
      </w:r>
      <w:r w:rsidR="00DB2960" w:rsidRPr="00711E56">
        <w:rPr>
          <w:rFonts w:ascii="Courier New" w:hAnsi="Courier New"/>
          <w:noProof/>
          <w:color w:val="FF0000"/>
          <w:sz w:val="16"/>
          <w:u w:val="single"/>
          <w:lang w:eastAsia="en-GB"/>
        </w:rPr>
        <w:t>SystemInfoRequest-r1</w:t>
      </w:r>
      <w:r w:rsidR="00DB2960" w:rsidRPr="00DB2960">
        <w:rPr>
          <w:rFonts w:ascii="Courier New" w:hAnsi="Courier New"/>
          <w:noProof/>
          <w:color w:val="FF0000"/>
          <w:sz w:val="16"/>
          <w:u w:val="single"/>
          <w:lang w:eastAsia="en-GB"/>
        </w:rPr>
        <w:t>6</w:t>
      </w:r>
      <w:r w:rsidR="00DB2960" w:rsidRPr="00711E56">
        <w:rPr>
          <w:rFonts w:ascii="Courier New" w:hAnsi="Courier New"/>
          <w:noProof/>
          <w:color w:val="FF0000"/>
          <w:sz w:val="16"/>
          <w:u w:val="single"/>
          <w:lang w:eastAsia="en-GB"/>
        </w:rPr>
        <w:t>-IEs</w:t>
      </w:r>
      <w:r w:rsidR="001C1153">
        <w:rPr>
          <w:rFonts w:ascii="Courier New" w:hAnsi="Courier New"/>
          <w:noProof/>
          <w:color w:val="FF0000"/>
          <w:sz w:val="16"/>
          <w:u w:val="single"/>
          <w:lang w:eastAsia="en-GB"/>
        </w:rPr>
        <w:t>,</w:t>
      </w:r>
    </w:p>
    <w:p w14:paraId="4D24F71E" w14:textId="3E20D117" w:rsidR="00711E56" w:rsidRDefault="001C1153"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t xml:space="preserve">criticalExtensionsFuture </w:t>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r>
      <w:r w:rsidR="00711E56" w:rsidRPr="00711E56">
        <w:rPr>
          <w:rFonts w:ascii="Courier New" w:hAnsi="Courier New"/>
          <w:noProof/>
          <w:sz w:val="16"/>
          <w:lang w:eastAsia="en-GB"/>
        </w:rPr>
        <w:t>SEQUENCE {}</w:t>
      </w:r>
    </w:p>
    <w:p w14:paraId="0C02335B" w14:textId="49DCF9C3" w:rsidR="001C1153" w:rsidRPr="00711E56" w:rsidRDefault="001C1153"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1C1153">
        <w:rPr>
          <w:rFonts w:ascii="Courier New" w:hAnsi="Courier New"/>
          <w:noProof/>
          <w:color w:val="FF0000"/>
          <w:sz w:val="16"/>
          <w:u w:val="single"/>
          <w:lang w:eastAsia="en-GB"/>
        </w:rPr>
        <w:tab/>
      </w:r>
      <w:r w:rsidRPr="001C1153">
        <w:rPr>
          <w:rFonts w:ascii="Courier New" w:hAnsi="Courier New"/>
          <w:noProof/>
          <w:color w:val="FF0000"/>
          <w:sz w:val="16"/>
          <w:u w:val="single"/>
          <w:lang w:eastAsia="en-GB"/>
        </w:rPr>
        <w:tab/>
        <w:t>}</w:t>
      </w:r>
    </w:p>
    <w:p w14:paraId="1E290AF9"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w:t>
      </w:r>
    </w:p>
    <w:p w14:paraId="2796BA77"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w:t>
      </w:r>
    </w:p>
    <w:p w14:paraId="5C7C300F"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4C9E92"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RRCSystemInfoRequest-r15-IEs ::=    SEQUENCE {</w:t>
      </w:r>
    </w:p>
    <w:p w14:paraId="4D6C08D3"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requested-SI-List                   BIT STRING (SIZE (maxSI-Message)),  --32bits</w:t>
      </w:r>
    </w:p>
    <w:p w14:paraId="449B72EC"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 xml:space="preserve">    spare                               BIT STRING (SIZE (12))</w:t>
      </w:r>
    </w:p>
    <w:p w14:paraId="1A94B3A2" w14:textId="77777777" w:rsidR="00711E56" w:rsidRP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11E56">
        <w:rPr>
          <w:rFonts w:ascii="Courier New" w:hAnsi="Courier New"/>
          <w:noProof/>
          <w:sz w:val="16"/>
          <w:lang w:eastAsia="en-GB"/>
        </w:rPr>
        <w:t>}</w:t>
      </w:r>
    </w:p>
    <w:p w14:paraId="55BC16E8" w14:textId="424BDD7E" w:rsidR="00711E56" w:rsidRDefault="00711E5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49CDB0" w14:textId="67BDDF5D" w:rsidR="00B74896" w:rsidRPr="00711E56" w:rsidRDefault="00B74896"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RRC</w:t>
      </w:r>
      <w:r>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SystemInfoRequest-r1</w:t>
      </w:r>
      <w:r>
        <w:rPr>
          <w:rFonts w:ascii="Courier New" w:hAnsi="Courier New"/>
          <w:noProof/>
          <w:color w:val="FF0000"/>
          <w:sz w:val="16"/>
          <w:u w:val="single"/>
          <w:lang w:eastAsia="en-GB"/>
        </w:rPr>
        <w:t>6</w:t>
      </w:r>
      <w:r w:rsidRPr="00711E56">
        <w:rPr>
          <w:rFonts w:ascii="Courier New" w:hAnsi="Courier New"/>
          <w:noProof/>
          <w:color w:val="FF0000"/>
          <w:sz w:val="16"/>
          <w:u w:val="single"/>
          <w:lang w:eastAsia="en-GB"/>
        </w:rPr>
        <w:t>-IEs ::=</w:t>
      </w:r>
      <w:r>
        <w:rPr>
          <w:rFonts w:ascii="Courier New" w:hAnsi="Courier New"/>
          <w:noProof/>
          <w:color w:val="FF0000"/>
          <w:sz w:val="16"/>
          <w:u w:val="single"/>
          <w:lang w:eastAsia="en-GB"/>
        </w:rPr>
        <w:t xml:space="preserve"> </w:t>
      </w:r>
      <w:r w:rsidRPr="00711E56">
        <w:rPr>
          <w:rFonts w:ascii="Courier New" w:hAnsi="Courier New"/>
          <w:noProof/>
          <w:color w:val="FF0000"/>
          <w:sz w:val="16"/>
          <w:u w:val="single"/>
          <w:lang w:eastAsia="en-GB"/>
        </w:rPr>
        <w:t>SEQUENCE {</w:t>
      </w:r>
    </w:p>
    <w:p w14:paraId="79649B19" w14:textId="4513E41B" w:rsidR="00B74896" w:rsidRPr="00711E56" w:rsidRDefault="00B74896"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 xml:space="preserve">    requested-</w:t>
      </w:r>
      <w:r>
        <w:rPr>
          <w:rFonts w:ascii="Courier New" w:hAnsi="Courier New"/>
          <w:noProof/>
          <w:color w:val="FF0000"/>
          <w:sz w:val="16"/>
          <w:u w:val="single"/>
          <w:lang w:eastAsia="en-GB"/>
        </w:rPr>
        <w:t>pos</w:t>
      </w:r>
      <w:r w:rsidRPr="00711E56">
        <w:rPr>
          <w:rFonts w:ascii="Courier New" w:hAnsi="Courier New"/>
          <w:noProof/>
          <w:color w:val="FF0000"/>
          <w:sz w:val="16"/>
          <w:u w:val="single"/>
          <w:lang w:eastAsia="en-GB"/>
        </w:rPr>
        <w:t>SI-List                BIT STRING (SIZE (maxSI-Message)),  --32bits</w:t>
      </w:r>
    </w:p>
    <w:p w14:paraId="239EF6D5" w14:textId="77777777" w:rsidR="00B74896" w:rsidRPr="00711E56" w:rsidRDefault="00B74896" w:rsidP="00B748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 xml:space="preserve">    spare                               BIT STRING (SIZE (12))</w:t>
      </w:r>
    </w:p>
    <w:p w14:paraId="737CF181" w14:textId="657FA547" w:rsidR="00B74896" w:rsidRPr="00711E56" w:rsidRDefault="00B74896" w:rsidP="00711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u w:val="single"/>
          <w:lang w:eastAsia="en-GB"/>
        </w:rPr>
      </w:pPr>
      <w:r w:rsidRPr="00711E56">
        <w:rPr>
          <w:rFonts w:ascii="Courier New" w:hAnsi="Courier New"/>
          <w:noProof/>
          <w:color w:val="FF0000"/>
          <w:sz w:val="16"/>
          <w:u w:val="single"/>
          <w:lang w:eastAsia="en-GB"/>
        </w:rPr>
        <w:t>}</w:t>
      </w:r>
    </w:p>
    <w:p w14:paraId="090CB1A9" w14:textId="77777777" w:rsid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p>
    <w:p w14:paraId="4708682D" w14:textId="77777777" w:rsidR="00E35162" w:rsidRPr="00E35162" w:rsidRDefault="00E35162" w:rsidP="00E351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E35162">
        <w:rPr>
          <w:rFonts w:ascii="Courier New" w:eastAsia="Batang" w:hAnsi="Courier New"/>
          <w:noProof/>
          <w:color w:val="808080"/>
          <w:sz w:val="16"/>
          <w:lang w:eastAsia="sv-SE"/>
        </w:rPr>
        <w:t>-- ASN1STOP</w:t>
      </w:r>
    </w:p>
    <w:p w14:paraId="289160A3" w14:textId="001B8A27" w:rsidR="00E924B9" w:rsidRDefault="00E924B9" w:rsidP="00F77E87">
      <w:pPr>
        <w:pStyle w:val="B1"/>
        <w:spacing w:after="60"/>
        <w:ind w:left="0" w:firstLine="0"/>
        <w:rPr>
          <w:lang w:val="en-US"/>
        </w:rPr>
      </w:pPr>
    </w:p>
    <w:p w14:paraId="3B8FA88D" w14:textId="77777777" w:rsidR="0042763E" w:rsidRDefault="0042763E" w:rsidP="00F77E87">
      <w:pPr>
        <w:pStyle w:val="B1"/>
        <w:spacing w:after="60"/>
        <w:ind w:left="0" w:firstLine="0"/>
        <w:rPr>
          <w:lang w:val="en-US"/>
        </w:rPr>
      </w:pPr>
    </w:p>
    <w:p w14:paraId="784E0B87" w14:textId="087FBEB8" w:rsidR="00B44B05" w:rsidRDefault="00B44B05" w:rsidP="00F77E87">
      <w:pPr>
        <w:pStyle w:val="NO"/>
        <w:spacing w:after="60"/>
        <w:ind w:left="1704" w:hanging="1420"/>
        <w:rPr>
          <w:lang w:val="en-US"/>
        </w:rPr>
      </w:pPr>
      <w:r>
        <w:rPr>
          <w:rFonts w:eastAsia="Malgun Gothic"/>
          <w:b/>
          <w:noProof/>
          <w:lang w:eastAsia="ko-KR"/>
        </w:rPr>
        <w:t>Proposal 5</w:t>
      </w:r>
      <w:r w:rsidR="00E924B9" w:rsidRPr="009D7246">
        <w:rPr>
          <w:rFonts w:eastAsia="Malgun Gothic"/>
          <w:b/>
          <w:noProof/>
          <w:lang w:eastAsia="ko-KR"/>
        </w:rPr>
        <w:t>:</w:t>
      </w:r>
      <w:r w:rsidR="00E924B9">
        <w:rPr>
          <w:rFonts w:eastAsia="Malgun Gothic"/>
          <w:noProof/>
          <w:lang w:eastAsia="ko-KR"/>
        </w:rPr>
        <w:tab/>
      </w:r>
      <w:r>
        <w:rPr>
          <w:rFonts w:eastAsia="Malgun Gothic"/>
          <w:noProof/>
          <w:lang w:eastAsia="ko-KR"/>
        </w:rPr>
        <w:t xml:space="preserve">Add </w:t>
      </w:r>
      <w:r>
        <w:rPr>
          <w:lang w:val="en-US"/>
        </w:rPr>
        <w:t xml:space="preserve">the positioning SIBs to NR RRC in TS 38.331 in a similar manner to inclusion of </w:t>
      </w:r>
      <w:proofErr w:type="spellStart"/>
      <w:r>
        <w:rPr>
          <w:lang w:val="en-US"/>
        </w:rPr>
        <w:t>posSIBs</w:t>
      </w:r>
      <w:proofErr w:type="spellEnd"/>
      <w:r>
        <w:rPr>
          <w:lang w:val="en-US"/>
        </w:rPr>
        <w:t xml:space="preserve"> for E-UTRA connected to EPC in TS 36.331. In particular:</w:t>
      </w:r>
    </w:p>
    <w:p w14:paraId="27C43F0F" w14:textId="306B9913" w:rsidR="00124E2D" w:rsidRDefault="00124E2D" w:rsidP="00F77E87">
      <w:pPr>
        <w:pStyle w:val="B1"/>
        <w:spacing w:after="60"/>
        <w:ind w:left="1988" w:hanging="279"/>
        <w:rPr>
          <w:lang w:val="en-US"/>
        </w:rPr>
      </w:pPr>
      <w:r>
        <w:rPr>
          <w:lang w:val="en-US"/>
        </w:rPr>
        <w:t>-</w:t>
      </w:r>
      <w:r>
        <w:rPr>
          <w:lang w:val="en-US"/>
        </w:rPr>
        <w:tab/>
      </w:r>
      <w:r w:rsidR="004B407A">
        <w:rPr>
          <w:lang w:val="en-US"/>
        </w:rPr>
        <w:t xml:space="preserve">Define a positioning SI message separate from </w:t>
      </w:r>
      <w:r w:rsidR="002506B2">
        <w:rPr>
          <w:lang w:val="en-US"/>
        </w:rPr>
        <w:t xml:space="preserve">normal SI messages via critical extension of the </w:t>
      </w:r>
      <w:proofErr w:type="spellStart"/>
      <w:r w:rsidR="002506B2" w:rsidRPr="002506B2">
        <w:rPr>
          <w:i/>
          <w:lang w:val="en-US"/>
        </w:rPr>
        <w:t>SystemInformation</w:t>
      </w:r>
      <w:proofErr w:type="spellEnd"/>
      <w:r w:rsidR="002506B2">
        <w:rPr>
          <w:lang w:val="en-US"/>
        </w:rPr>
        <w:t xml:space="preserve"> message.</w:t>
      </w:r>
    </w:p>
    <w:p w14:paraId="2ADC46EB" w14:textId="1C168585" w:rsidR="00744CDE" w:rsidRDefault="00744CDE" w:rsidP="00F77E87">
      <w:pPr>
        <w:pStyle w:val="B1"/>
        <w:spacing w:after="60"/>
        <w:ind w:left="1988" w:hanging="279"/>
        <w:rPr>
          <w:lang w:val="en-US"/>
        </w:rPr>
      </w:pPr>
      <w:r>
        <w:rPr>
          <w:lang w:val="en-US"/>
        </w:rPr>
        <w:t xml:space="preserve">- </w:t>
      </w:r>
      <w:r>
        <w:rPr>
          <w:lang w:val="en-US"/>
        </w:rPr>
        <w:tab/>
        <w:t xml:space="preserve">Define a single </w:t>
      </w:r>
      <w:proofErr w:type="spellStart"/>
      <w:r w:rsidRPr="00744CDE">
        <w:rPr>
          <w:i/>
          <w:lang w:val="en-US"/>
        </w:rPr>
        <w:t>SIBpos</w:t>
      </w:r>
      <w:proofErr w:type="spellEnd"/>
      <w:r>
        <w:rPr>
          <w:lang w:val="en-US"/>
        </w:rPr>
        <w:t xml:space="preserve"> in NR RRC which includes the </w:t>
      </w:r>
      <w:proofErr w:type="spellStart"/>
      <w:r w:rsidRPr="00744CDE">
        <w:rPr>
          <w:i/>
          <w:lang w:val="en-US"/>
        </w:rPr>
        <w:t>assistanceDataSIB</w:t>
      </w:r>
      <w:proofErr w:type="spellEnd"/>
      <w:r w:rsidRPr="00744CDE">
        <w:rPr>
          <w:i/>
          <w:lang w:val="en-US"/>
        </w:rPr>
        <w:t>-Element</w:t>
      </w:r>
      <w:r>
        <w:rPr>
          <w:lang w:val="en-US"/>
        </w:rPr>
        <w:t xml:space="preserve"> container whose </w:t>
      </w:r>
      <w:r w:rsidR="0049063F">
        <w:rPr>
          <w:lang w:val="en-US"/>
        </w:rPr>
        <w:t>content</w:t>
      </w:r>
      <w:r>
        <w:rPr>
          <w:lang w:val="en-US"/>
        </w:rPr>
        <w:t xml:space="preserve"> depends on the </w:t>
      </w:r>
      <w:proofErr w:type="spellStart"/>
      <w:r>
        <w:rPr>
          <w:lang w:val="en-US"/>
        </w:rPr>
        <w:t>posSIB</w:t>
      </w:r>
      <w:proofErr w:type="spellEnd"/>
      <w:r>
        <w:rPr>
          <w:lang w:val="en-US"/>
        </w:rPr>
        <w:t xml:space="preserve"> type defined in LPP.</w:t>
      </w:r>
    </w:p>
    <w:p w14:paraId="270D0B4C" w14:textId="5753AA5D" w:rsidR="007D34F0" w:rsidRDefault="007D34F0" w:rsidP="00F77E87">
      <w:pPr>
        <w:pStyle w:val="B1"/>
        <w:spacing w:after="60"/>
        <w:ind w:left="1988" w:hanging="279"/>
        <w:rPr>
          <w:lang w:val="en-US"/>
        </w:rPr>
      </w:pPr>
      <w:r>
        <w:rPr>
          <w:lang w:val="en-US"/>
        </w:rPr>
        <w:t>-</w:t>
      </w:r>
      <w:r>
        <w:rPr>
          <w:lang w:val="en-US"/>
        </w:rPr>
        <w:tab/>
        <w:t>Define s</w:t>
      </w:r>
      <w:r w:rsidRPr="007D34F0">
        <w:rPr>
          <w:lang w:val="en-US"/>
        </w:rPr>
        <w:t>cheduling information for positioning SI messages separate to scheduling information for normal SI messages</w:t>
      </w:r>
      <w:r w:rsidR="00963AEF">
        <w:rPr>
          <w:lang w:val="en-US"/>
        </w:rPr>
        <w:t>.</w:t>
      </w:r>
    </w:p>
    <w:p w14:paraId="3FBB9630" w14:textId="13993671" w:rsidR="00AF3538" w:rsidRDefault="00AF3538" w:rsidP="00F77E87">
      <w:pPr>
        <w:pStyle w:val="B1"/>
        <w:spacing w:after="60"/>
        <w:ind w:left="1988" w:hanging="279"/>
        <w:rPr>
          <w:lang w:val="en-GB"/>
        </w:rPr>
      </w:pPr>
      <w:r>
        <w:rPr>
          <w:lang w:val="en-US"/>
        </w:rPr>
        <w:t>-</w:t>
      </w:r>
      <w:r>
        <w:rPr>
          <w:lang w:val="en-US"/>
        </w:rPr>
        <w:tab/>
      </w:r>
      <w:r w:rsidR="00676ABD">
        <w:rPr>
          <w:lang w:val="en-US"/>
        </w:rPr>
        <w:t>Support</w:t>
      </w:r>
      <w:r>
        <w:rPr>
          <w:lang w:val="en-US"/>
        </w:rPr>
        <w:t xml:space="preserve"> </w:t>
      </w:r>
      <w:r w:rsidR="000C4AC8">
        <w:rPr>
          <w:lang w:val="en-GB"/>
        </w:rPr>
        <w:t>c</w:t>
      </w:r>
      <w:r w:rsidR="000C4AC8" w:rsidRPr="00A047D1">
        <w:rPr>
          <w:lang w:val="en-GB"/>
        </w:rPr>
        <w:t>onfiguration of M</w:t>
      </w:r>
      <w:r w:rsidR="000C4AC8">
        <w:rPr>
          <w:lang w:val="en-GB"/>
        </w:rPr>
        <w:t>SG</w:t>
      </w:r>
      <w:r w:rsidR="000C4AC8" w:rsidRPr="00A047D1">
        <w:rPr>
          <w:lang w:val="en-GB"/>
        </w:rPr>
        <w:t xml:space="preserve">1 resources that the UE </w:t>
      </w:r>
      <w:r w:rsidR="000C4AC8">
        <w:rPr>
          <w:lang w:val="en-GB"/>
        </w:rPr>
        <w:t xml:space="preserve">can </w:t>
      </w:r>
      <w:r w:rsidR="000C4AC8" w:rsidRPr="00A047D1">
        <w:rPr>
          <w:lang w:val="en-GB"/>
        </w:rPr>
        <w:t xml:space="preserve">use for requesting </w:t>
      </w:r>
      <w:r w:rsidR="000C4AC8">
        <w:rPr>
          <w:lang w:val="en-GB"/>
        </w:rPr>
        <w:t xml:space="preserve">positioning </w:t>
      </w:r>
      <w:r w:rsidR="000C4AC8" w:rsidRPr="00A047D1">
        <w:rPr>
          <w:lang w:val="en-GB"/>
        </w:rPr>
        <w:t>SI</w:t>
      </w:r>
      <w:r w:rsidR="008C5B04">
        <w:rPr>
          <w:lang w:val="en-GB"/>
        </w:rPr>
        <w:t xml:space="preserve"> </w:t>
      </w:r>
      <w:r w:rsidR="000C4AC8" w:rsidRPr="00A047D1">
        <w:rPr>
          <w:lang w:val="en-GB"/>
        </w:rPr>
        <w:t xml:space="preserve">messages </w:t>
      </w:r>
      <w:r w:rsidR="00712BF5">
        <w:rPr>
          <w:lang w:val="en-US"/>
        </w:rPr>
        <w:t xml:space="preserve">different from </w:t>
      </w:r>
      <w:r w:rsidR="00712BF5" w:rsidRPr="00A047D1">
        <w:rPr>
          <w:lang w:val="en-GB"/>
        </w:rPr>
        <w:t>M</w:t>
      </w:r>
      <w:r w:rsidR="00712BF5">
        <w:rPr>
          <w:lang w:val="en-GB"/>
        </w:rPr>
        <w:t>SG</w:t>
      </w:r>
      <w:r w:rsidR="00712BF5" w:rsidRPr="00A047D1">
        <w:rPr>
          <w:lang w:val="en-GB"/>
        </w:rPr>
        <w:t>1 resources</w:t>
      </w:r>
      <w:r w:rsidR="00712BF5">
        <w:rPr>
          <w:lang w:val="en-GB"/>
        </w:rPr>
        <w:t xml:space="preserve"> for </w:t>
      </w:r>
      <w:r w:rsidR="00450A4B">
        <w:rPr>
          <w:lang w:val="en-GB"/>
        </w:rPr>
        <w:t>request</w:t>
      </w:r>
      <w:r w:rsidR="00F27951">
        <w:rPr>
          <w:lang w:val="en-GB"/>
        </w:rPr>
        <w:t>ing</w:t>
      </w:r>
      <w:r w:rsidR="00450A4B">
        <w:rPr>
          <w:lang w:val="en-GB"/>
        </w:rPr>
        <w:t xml:space="preserve"> </w:t>
      </w:r>
      <w:r w:rsidR="00712BF5">
        <w:rPr>
          <w:lang w:val="en-GB"/>
        </w:rPr>
        <w:t>normal SI messages.</w:t>
      </w:r>
    </w:p>
    <w:p w14:paraId="19083C69" w14:textId="0AE4DDBD" w:rsidR="00BC1171" w:rsidRDefault="00BC1171" w:rsidP="00B37A34">
      <w:pPr>
        <w:pStyle w:val="B1"/>
        <w:spacing w:after="60"/>
        <w:ind w:left="1988" w:hanging="274"/>
        <w:rPr>
          <w:lang w:val="en-GB"/>
        </w:rPr>
      </w:pPr>
      <w:r>
        <w:rPr>
          <w:lang w:val="en-GB"/>
        </w:rPr>
        <w:t>-</w:t>
      </w:r>
      <w:r>
        <w:rPr>
          <w:lang w:val="en-GB"/>
        </w:rPr>
        <w:tab/>
      </w:r>
      <w:r w:rsidR="00983A74">
        <w:rPr>
          <w:lang w:val="en-GB"/>
        </w:rPr>
        <w:t xml:space="preserve">Support MSG3 based on demand positioning SI request </w:t>
      </w:r>
      <w:r w:rsidR="00382675">
        <w:rPr>
          <w:lang w:val="en-GB"/>
        </w:rPr>
        <w:t xml:space="preserve">separate from normal </w:t>
      </w:r>
      <w:r w:rsidR="004469A1">
        <w:rPr>
          <w:lang w:val="en-GB"/>
        </w:rPr>
        <w:t xml:space="preserve">SI request via critical extension of the </w:t>
      </w:r>
      <w:r w:rsidR="009162AF" w:rsidRPr="00A047D1">
        <w:rPr>
          <w:bCs/>
          <w:i/>
          <w:iCs/>
          <w:noProof/>
        </w:rPr>
        <w:t>RRCSystemInfoRequest</w:t>
      </w:r>
      <w:r w:rsidR="009162AF" w:rsidRPr="00A047D1">
        <w:t xml:space="preserve"> message</w:t>
      </w:r>
      <w:r w:rsidR="009162AF">
        <w:rPr>
          <w:lang w:val="en-US"/>
        </w:rPr>
        <w:t xml:space="preserve">. </w:t>
      </w:r>
      <w:r w:rsidR="00983A74">
        <w:rPr>
          <w:lang w:val="en-GB"/>
        </w:rPr>
        <w:t xml:space="preserve"> </w:t>
      </w:r>
    </w:p>
    <w:p w14:paraId="6C352255" w14:textId="121209A2" w:rsidR="00045342" w:rsidRPr="001A4E58" w:rsidRDefault="00B37A34" w:rsidP="001A4E58">
      <w:pPr>
        <w:pStyle w:val="NO"/>
        <w:ind w:left="1420" w:firstLine="284"/>
      </w:pPr>
      <w:r>
        <w:rPr>
          <w:lang w:eastAsia="ko-KR"/>
        </w:rPr>
        <w:t>Endorse the CR to 38.331 in [1</w:t>
      </w:r>
      <w:r w:rsidR="001A4E58">
        <w:rPr>
          <w:lang w:eastAsia="ko-KR"/>
        </w:rPr>
        <w:t>6</w:t>
      </w:r>
      <w:r>
        <w:rPr>
          <w:lang w:eastAsia="ko-KR"/>
        </w:rPr>
        <w:t>] as baseline.</w:t>
      </w:r>
    </w:p>
    <w:p w14:paraId="5FE13CC5" w14:textId="77777777" w:rsidR="00284FD4" w:rsidRPr="005A5B86" w:rsidRDefault="00284FD4" w:rsidP="00284FD4">
      <w:pPr>
        <w:keepNext/>
        <w:keepLines/>
        <w:pBdr>
          <w:bottom w:val="single" w:sz="12" w:space="1" w:color="auto"/>
        </w:pBdr>
        <w:spacing w:after="0"/>
        <w:outlineLvl w:val="0"/>
        <w:rPr>
          <w:rFonts w:ascii="Arial" w:eastAsia="Malgun Gothic" w:hAnsi="Arial" w:cs="Arial"/>
          <w:b/>
          <w:noProof/>
          <w:lang w:eastAsia="ko-KR"/>
        </w:rPr>
      </w:pPr>
    </w:p>
    <w:p w14:paraId="5EE53E10" w14:textId="1C65C1CD" w:rsidR="00D96690" w:rsidRPr="00284FD4" w:rsidRDefault="00284FD4" w:rsidP="00284FD4">
      <w:pPr>
        <w:keepNext/>
        <w:keepLines/>
        <w:spacing w:before="120"/>
        <w:ind w:left="1138" w:hanging="1138"/>
        <w:outlineLvl w:val="0"/>
        <w:rPr>
          <w:rFonts w:ascii="Arial" w:eastAsia="Malgun Gothic" w:hAnsi="Arial"/>
          <w:noProof/>
          <w:sz w:val="36"/>
          <w:lang w:eastAsia="ko-KR"/>
        </w:rPr>
      </w:pPr>
      <w:r>
        <w:rPr>
          <w:rFonts w:ascii="Arial" w:eastAsia="Malgun Gothic" w:hAnsi="Arial" w:hint="eastAsia"/>
          <w:noProof/>
          <w:sz w:val="32"/>
          <w:lang w:eastAsia="ko-KR"/>
        </w:rPr>
        <w:t>6</w:t>
      </w:r>
      <w:r w:rsidRPr="005A5B86">
        <w:rPr>
          <w:rFonts w:ascii="Arial" w:eastAsia="Malgun Gothic" w:hAnsi="Arial" w:hint="eastAsia"/>
          <w:noProof/>
          <w:sz w:val="32"/>
          <w:lang w:eastAsia="ko-KR"/>
        </w:rPr>
        <w:t xml:space="preserve">. </w:t>
      </w:r>
      <w:r w:rsidRPr="005A5B86">
        <w:rPr>
          <w:rFonts w:ascii="Arial" w:eastAsia="Malgun Gothic" w:hAnsi="Arial"/>
          <w:noProof/>
          <w:sz w:val="32"/>
          <w:lang w:eastAsia="ko-KR"/>
        </w:rPr>
        <w:tab/>
      </w:r>
      <w:r w:rsidR="007916DC">
        <w:rPr>
          <w:rFonts w:ascii="Arial" w:eastAsia="Malgun Gothic" w:hAnsi="Arial"/>
          <w:noProof/>
          <w:sz w:val="32"/>
          <w:lang w:eastAsia="ko-KR"/>
        </w:rPr>
        <w:t xml:space="preserve">Summary </w:t>
      </w:r>
    </w:p>
    <w:p w14:paraId="40A44EF5" w14:textId="77F6C998" w:rsidR="00493617" w:rsidRDefault="00A901D4" w:rsidP="000D227E">
      <w:pPr>
        <w:rPr>
          <w:rFonts w:eastAsia="Malgun Gothic"/>
          <w:noProof/>
          <w:lang w:eastAsia="ko-KR"/>
        </w:rPr>
      </w:pPr>
      <w:r>
        <w:t xml:space="preserve">In this contribution we discussed the broadcast of location assistance data by NG-RAN. </w:t>
      </w:r>
      <w:r w:rsidR="00D96690">
        <w:t xml:space="preserve">The following </w:t>
      </w:r>
      <w:r w:rsidR="001A4E58">
        <w:t>proposals</w:t>
      </w:r>
      <w:r w:rsidR="00D96690">
        <w:t xml:space="preserve"> have been made.</w:t>
      </w:r>
      <w:r w:rsidR="000D227E" w:rsidRPr="000D227E">
        <w:rPr>
          <w:rFonts w:eastAsia="Malgun Gothic"/>
          <w:noProof/>
          <w:lang w:eastAsia="ko-KR"/>
        </w:rPr>
        <w:t xml:space="preserve"> </w:t>
      </w:r>
    </w:p>
    <w:p w14:paraId="35BAEFC3" w14:textId="77777777" w:rsidR="00493617" w:rsidRPr="003509AB" w:rsidRDefault="00493617" w:rsidP="00493617">
      <w:pPr>
        <w:pStyle w:val="NO"/>
        <w:ind w:left="1420" w:hanging="1136"/>
        <w:rPr>
          <w:lang w:eastAsia="ko-KR"/>
        </w:rPr>
      </w:pPr>
      <w:r w:rsidRPr="00B01CC1">
        <w:rPr>
          <w:b/>
          <w:lang w:eastAsia="ko-KR"/>
        </w:rPr>
        <w:t>Proposal 1:</w:t>
      </w:r>
      <w:r>
        <w:rPr>
          <w:lang w:eastAsia="ko-KR"/>
        </w:rPr>
        <w:tab/>
      </w:r>
      <w:r w:rsidRPr="003509AB">
        <w:rPr>
          <w:lang w:eastAsia="ko-KR"/>
        </w:rPr>
        <w:t xml:space="preserve">Support broadcast of location assistance data </w:t>
      </w:r>
      <w:r>
        <w:rPr>
          <w:lang w:eastAsia="ko-KR"/>
        </w:rPr>
        <w:t xml:space="preserve">in NR </w:t>
      </w:r>
      <w:r w:rsidRPr="003509AB">
        <w:rPr>
          <w:lang w:eastAsia="ko-KR"/>
        </w:rPr>
        <w:t xml:space="preserve">for UE-assisted and UE-based </w:t>
      </w:r>
      <w:r w:rsidRPr="003509AB">
        <w:t xml:space="preserve">A-GNSS, RTK, and DL-only </w:t>
      </w:r>
      <w:r>
        <w:t xml:space="preserve">positioning methods in a manner analogous to the solution for LTE in TS 36.305, 36.331, and 36.355. </w:t>
      </w:r>
    </w:p>
    <w:p w14:paraId="381DFADF" w14:textId="77777777" w:rsidR="00493617" w:rsidRDefault="00493617" w:rsidP="00493617">
      <w:pPr>
        <w:pStyle w:val="NO"/>
        <w:ind w:left="1420" w:hanging="1136"/>
      </w:pPr>
      <w:r w:rsidRPr="005F5D52">
        <w:rPr>
          <w:b/>
          <w:lang w:eastAsia="ko-KR"/>
        </w:rPr>
        <w:t>Proposal 2:</w:t>
      </w:r>
      <w:r>
        <w:rPr>
          <w:lang w:eastAsia="ko-KR"/>
        </w:rPr>
        <w:tab/>
      </w:r>
      <w:r w:rsidRPr="00767CB6">
        <w:rPr>
          <w:lang w:eastAsia="ko-KR"/>
        </w:rPr>
        <w:t xml:space="preserve">The procedures for broadcast of location assistance data for NG-RAN </w:t>
      </w:r>
      <w:r>
        <w:rPr>
          <w:lang w:eastAsia="ko-KR"/>
        </w:rPr>
        <w:t>are</w:t>
      </w:r>
      <w:r w:rsidRPr="00767CB6">
        <w:rPr>
          <w:lang w:eastAsia="ko-KR"/>
        </w:rPr>
        <w:t xml:space="preserve"> based on the procedures for broadcast of location assistance data for E-UTRA connected to EPC in TS 36.305.</w:t>
      </w:r>
      <w:r>
        <w:rPr>
          <w:lang w:eastAsia="ko-KR"/>
        </w:rPr>
        <w:t xml:space="preserve"> Endorse the CR to 38.305 in [11] as baseline.</w:t>
      </w:r>
    </w:p>
    <w:p w14:paraId="0480B1B8" w14:textId="77777777" w:rsidR="000E4F9C" w:rsidRDefault="000E4F9C" w:rsidP="000E4F9C">
      <w:pPr>
        <w:pStyle w:val="NO"/>
        <w:spacing w:after="0"/>
        <w:ind w:left="1420" w:hanging="1136"/>
        <w:rPr>
          <w:lang w:eastAsia="ko-KR"/>
        </w:rPr>
      </w:pPr>
      <w:r w:rsidRPr="005F5D52">
        <w:rPr>
          <w:b/>
          <w:lang w:eastAsia="ko-KR"/>
        </w:rPr>
        <w:t xml:space="preserve">Proposal </w:t>
      </w:r>
      <w:r>
        <w:rPr>
          <w:b/>
          <w:lang w:eastAsia="ko-KR"/>
        </w:rPr>
        <w:t>3</w:t>
      </w:r>
      <w:r w:rsidRPr="005F5D52">
        <w:rPr>
          <w:b/>
          <w:lang w:eastAsia="ko-KR"/>
        </w:rPr>
        <w:t>:</w:t>
      </w:r>
      <w:r>
        <w:rPr>
          <w:lang w:eastAsia="ko-KR"/>
        </w:rPr>
        <w:tab/>
        <w:t xml:space="preserve">Add the following </w:t>
      </w:r>
      <w:proofErr w:type="spellStart"/>
      <w:r>
        <w:rPr>
          <w:lang w:eastAsia="ko-KR"/>
        </w:rPr>
        <w:t>posSIB</w:t>
      </w:r>
      <w:proofErr w:type="spellEnd"/>
      <w:r>
        <w:rPr>
          <w:lang w:eastAsia="ko-KR"/>
        </w:rPr>
        <w:t xml:space="preserve"> Types to </w:t>
      </w:r>
      <w:r w:rsidRPr="00534549">
        <w:t>Table 7.2-1</w:t>
      </w:r>
      <w:r>
        <w:t xml:space="preserve"> in LPP TS 36.355</w:t>
      </w:r>
      <w:r>
        <w:rPr>
          <w:lang w:eastAsia="ko-KR"/>
        </w:rPr>
        <w:t>:</w:t>
      </w:r>
    </w:p>
    <w:p w14:paraId="582E9770"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sidRPr="000F03DA">
        <w:rPr>
          <w:i/>
          <w:lang w:val="en-US"/>
        </w:rPr>
        <w:t>GridDefinition</w:t>
      </w:r>
      <w:proofErr w:type="spellEnd"/>
    </w:p>
    <w:p w14:paraId="0E749B5A"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2A78823F"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6C29675A"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0B6ED7F1" w14:textId="77777777" w:rsidR="000E4F9C" w:rsidRPr="000F03DA" w:rsidRDefault="000E4F9C" w:rsidP="000E4F9C">
      <w:pPr>
        <w:pStyle w:val="B1"/>
        <w:spacing w:after="0"/>
        <w:ind w:left="1136"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p>
    <w:p w14:paraId="365EEFEC" w14:textId="77777777" w:rsidR="000E4F9C" w:rsidRDefault="000E4F9C" w:rsidP="000E4F9C">
      <w:pPr>
        <w:pStyle w:val="B1"/>
        <w:spacing w:after="0"/>
        <w:ind w:left="1136" w:firstLine="284"/>
        <w:rPr>
          <w:i/>
          <w:lang w:val="en-US"/>
        </w:rPr>
      </w:pPr>
      <w:r>
        <w:rPr>
          <w:lang w:val="en-US"/>
        </w:rPr>
        <w:t>-</w:t>
      </w:r>
      <w:r>
        <w:rPr>
          <w:lang w:val="en-US"/>
        </w:rPr>
        <w:tab/>
      </w:r>
      <w:r w:rsidRPr="000F03DA">
        <w:rPr>
          <w:i/>
          <w:lang w:val="en-US"/>
        </w:rPr>
        <w:t>posSibType</w:t>
      </w:r>
      <w:r>
        <w:rPr>
          <w:i/>
          <w:lang w:val="en-US"/>
        </w:rPr>
        <w:t>3</w:t>
      </w:r>
      <w:r w:rsidRPr="000F03DA">
        <w:rPr>
          <w:i/>
          <w:lang w:val="en-US"/>
        </w:rPr>
        <w:t>-2</w:t>
      </w:r>
      <w:r>
        <w:rPr>
          <w:i/>
          <w:lang w:val="en-US"/>
        </w:rPr>
        <w:t>:</w:t>
      </w:r>
      <w:r>
        <w:rPr>
          <w:i/>
          <w:lang w:val="en-US"/>
        </w:rPr>
        <w:tab/>
        <w:t>OTDOA-UE-Assisted (NR)</w:t>
      </w:r>
    </w:p>
    <w:p w14:paraId="7327137D"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3</w:t>
      </w:r>
      <w:r w:rsidRPr="000F03DA">
        <w:rPr>
          <w:i/>
          <w:lang w:val="en-US"/>
        </w:rPr>
        <w:t xml:space="preserve">: </w:t>
      </w:r>
      <w:r>
        <w:rPr>
          <w:i/>
          <w:lang w:val="en-US"/>
        </w:rPr>
        <w:tab/>
      </w:r>
      <w:r>
        <w:rPr>
          <w:i/>
          <w:snapToGrid w:val="0"/>
        </w:rPr>
        <w:t>UEB-TRP-</w:t>
      </w:r>
      <w:proofErr w:type="spellStart"/>
      <w:r>
        <w:rPr>
          <w:i/>
          <w:snapToGrid w:val="0"/>
        </w:rPr>
        <w:t>LocationData</w:t>
      </w:r>
      <w:proofErr w:type="spellEnd"/>
    </w:p>
    <w:p w14:paraId="3D238BAF" w14:textId="77777777" w:rsidR="000E4F9C" w:rsidRPr="00696364" w:rsidRDefault="000E4F9C" w:rsidP="000E4F9C">
      <w:pPr>
        <w:pStyle w:val="B1"/>
        <w:ind w:left="1136" w:firstLine="284"/>
        <w:rPr>
          <w:i/>
          <w:snapToGrid w:val="0"/>
          <w:lang w:val="en-US"/>
        </w:rPr>
      </w:pPr>
      <w:r w:rsidRPr="000F03DA">
        <w:rPr>
          <w:i/>
          <w:lang w:val="en-US"/>
        </w:rPr>
        <w:t>-</w:t>
      </w:r>
      <w:r w:rsidRPr="000F03DA">
        <w:rPr>
          <w:i/>
          <w:lang w:val="en-US"/>
        </w:rPr>
        <w:tab/>
        <w:t>posSibType</w:t>
      </w:r>
      <w:r>
        <w:rPr>
          <w:i/>
          <w:lang w:val="en-US"/>
        </w:rPr>
        <w:t>3</w:t>
      </w:r>
      <w:r w:rsidRPr="000F03DA">
        <w:rPr>
          <w:i/>
          <w:lang w:val="en-US"/>
        </w:rPr>
        <w:t>-</w:t>
      </w:r>
      <w:r>
        <w:rPr>
          <w:i/>
          <w:lang w:val="en-US"/>
        </w:rPr>
        <w:t>4:</w:t>
      </w:r>
      <w:r>
        <w:rPr>
          <w:i/>
          <w:lang w:val="en-US"/>
        </w:rPr>
        <w:tab/>
      </w:r>
      <w:r>
        <w:rPr>
          <w:i/>
          <w:snapToGrid w:val="0"/>
        </w:rPr>
        <w:t>UEB-TRP-RTD-Info</w:t>
      </w:r>
      <w:r>
        <w:rPr>
          <w:i/>
          <w:snapToGrid w:val="0"/>
          <w:lang w:val="en-US"/>
        </w:rPr>
        <w:t>.</w:t>
      </w:r>
    </w:p>
    <w:p w14:paraId="2A4296F4" w14:textId="77777777" w:rsidR="000E4F9C" w:rsidRDefault="000E4F9C" w:rsidP="000E4F9C">
      <w:pPr>
        <w:pStyle w:val="NO"/>
        <w:spacing w:after="0"/>
        <w:ind w:left="1420" w:hanging="1136"/>
        <w:rPr>
          <w:lang w:val="en-US"/>
        </w:rPr>
      </w:pPr>
      <w:r w:rsidRPr="005F5D52">
        <w:rPr>
          <w:b/>
          <w:lang w:eastAsia="ko-KR"/>
        </w:rPr>
        <w:t xml:space="preserve">Proposal </w:t>
      </w:r>
      <w:r>
        <w:rPr>
          <w:b/>
          <w:lang w:eastAsia="ko-KR"/>
        </w:rPr>
        <w:t>4</w:t>
      </w:r>
      <w:r w:rsidRPr="005F5D52">
        <w:rPr>
          <w:b/>
          <w:lang w:eastAsia="ko-KR"/>
        </w:rPr>
        <w:t>:</w:t>
      </w:r>
      <w:r>
        <w:rPr>
          <w:lang w:eastAsia="ko-KR"/>
        </w:rPr>
        <w:tab/>
        <w:t xml:space="preserve">Add the following </w:t>
      </w:r>
      <w:proofErr w:type="spellStart"/>
      <w:r>
        <w:rPr>
          <w:lang w:eastAsia="ko-KR"/>
        </w:rPr>
        <w:t>posSIB</w:t>
      </w:r>
      <w:proofErr w:type="spellEnd"/>
      <w:r>
        <w:rPr>
          <w:lang w:eastAsia="ko-KR"/>
        </w:rPr>
        <w:t xml:space="preserve"> Types to </w:t>
      </w:r>
      <w:r>
        <w:rPr>
          <w:lang w:val="en-US"/>
        </w:rPr>
        <w:t>pos SI message and SIB scheduling information in TS 36.331:</w:t>
      </w:r>
    </w:p>
    <w:p w14:paraId="57A5E7F4"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 xml:space="preserve">posSibType1-8: </w:t>
      </w:r>
      <w:r>
        <w:rPr>
          <w:i/>
          <w:lang w:val="en-US"/>
        </w:rPr>
        <w:tab/>
      </w:r>
      <w:r w:rsidRPr="000F03DA">
        <w:rPr>
          <w:i/>
          <w:lang w:val="en-US"/>
        </w:rPr>
        <w:t>GNSS-SSR-</w:t>
      </w:r>
      <w:proofErr w:type="spellStart"/>
      <w:r w:rsidRPr="000F03DA">
        <w:rPr>
          <w:i/>
          <w:lang w:val="en-US"/>
        </w:rPr>
        <w:t>GridDefinition</w:t>
      </w:r>
      <w:proofErr w:type="spellEnd"/>
    </w:p>
    <w:p w14:paraId="12C06944"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posSibType2-20</w:t>
      </w:r>
      <w:r>
        <w:rPr>
          <w:i/>
          <w:lang w:val="en-US"/>
        </w:rPr>
        <w:t>:</w:t>
      </w:r>
      <w:r>
        <w:rPr>
          <w:i/>
          <w:lang w:val="en-US"/>
        </w:rPr>
        <w:tab/>
      </w:r>
      <w:r w:rsidRPr="000F03DA">
        <w:rPr>
          <w:i/>
          <w:lang w:val="en-US"/>
        </w:rPr>
        <w:t>GNSS-SSR-URA</w:t>
      </w:r>
    </w:p>
    <w:p w14:paraId="7A92FF36"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posSibType2-21</w:t>
      </w:r>
      <w:r>
        <w:rPr>
          <w:i/>
          <w:lang w:val="en-US"/>
        </w:rPr>
        <w:t>:</w:t>
      </w:r>
      <w:r>
        <w:rPr>
          <w:i/>
          <w:lang w:val="en-US"/>
        </w:rPr>
        <w:tab/>
      </w:r>
      <w:r w:rsidRPr="000F03DA">
        <w:rPr>
          <w:i/>
          <w:lang w:val="en-US"/>
        </w:rPr>
        <w:t>GNSS-SSR-</w:t>
      </w:r>
      <w:proofErr w:type="spellStart"/>
      <w:r w:rsidRPr="000F03DA">
        <w:rPr>
          <w:i/>
          <w:lang w:val="en-US"/>
        </w:rPr>
        <w:t>PhaseBias</w:t>
      </w:r>
      <w:proofErr w:type="spellEnd"/>
    </w:p>
    <w:p w14:paraId="7455AC95" w14:textId="77777777" w:rsidR="000E4F9C" w:rsidRPr="000F03DA" w:rsidRDefault="000E4F9C" w:rsidP="000E4F9C">
      <w:pPr>
        <w:pStyle w:val="B1"/>
        <w:spacing w:after="0"/>
        <w:ind w:left="1144" w:firstLine="276"/>
        <w:rPr>
          <w:i/>
          <w:lang w:val="en-US"/>
        </w:rPr>
      </w:pPr>
      <w:r w:rsidRPr="000F03DA">
        <w:rPr>
          <w:i/>
          <w:lang w:val="en-US"/>
        </w:rPr>
        <w:t>-</w:t>
      </w:r>
      <w:r w:rsidRPr="000F03DA">
        <w:rPr>
          <w:i/>
          <w:lang w:val="en-US"/>
        </w:rPr>
        <w:tab/>
        <w:t>posSibType2-22</w:t>
      </w:r>
      <w:r>
        <w:rPr>
          <w:i/>
          <w:lang w:val="en-US"/>
        </w:rPr>
        <w:t>:</w:t>
      </w:r>
      <w:r>
        <w:rPr>
          <w:i/>
          <w:lang w:val="en-US"/>
        </w:rPr>
        <w:tab/>
      </w:r>
      <w:r w:rsidRPr="000F03DA">
        <w:rPr>
          <w:i/>
          <w:lang w:val="en-US"/>
        </w:rPr>
        <w:t>GNSS-SSR-STEC-Correction</w:t>
      </w:r>
    </w:p>
    <w:p w14:paraId="15CAB49C" w14:textId="77777777" w:rsidR="000E4F9C" w:rsidRDefault="000E4F9C" w:rsidP="000E4F9C">
      <w:pPr>
        <w:pStyle w:val="B1"/>
        <w:spacing w:after="0"/>
        <w:ind w:left="1136" w:firstLine="284"/>
        <w:rPr>
          <w:i/>
          <w:lang w:val="en-US"/>
        </w:rPr>
      </w:pPr>
      <w:r w:rsidRPr="000F03DA">
        <w:rPr>
          <w:i/>
          <w:lang w:val="en-US"/>
        </w:rPr>
        <w:t>-</w:t>
      </w:r>
      <w:r w:rsidRPr="000F03DA">
        <w:rPr>
          <w:i/>
          <w:lang w:val="en-US"/>
        </w:rPr>
        <w:tab/>
        <w:t>posSibType2-23</w:t>
      </w:r>
      <w:r>
        <w:rPr>
          <w:i/>
          <w:lang w:val="en-US"/>
        </w:rPr>
        <w:t>:</w:t>
      </w:r>
      <w:r>
        <w:rPr>
          <w:i/>
          <w:lang w:val="en-US"/>
        </w:rPr>
        <w:tab/>
      </w:r>
      <w:r w:rsidRPr="000F03DA">
        <w:rPr>
          <w:i/>
          <w:lang w:val="en-US"/>
        </w:rPr>
        <w:t>GNSS-SSR-</w:t>
      </w:r>
      <w:proofErr w:type="spellStart"/>
      <w:r w:rsidRPr="000F03DA">
        <w:rPr>
          <w:i/>
          <w:lang w:val="en-US"/>
        </w:rPr>
        <w:t>GriddedCorrection</w:t>
      </w:r>
      <w:proofErr w:type="spellEnd"/>
      <w:r>
        <w:rPr>
          <w:i/>
          <w:lang w:val="en-US"/>
        </w:rPr>
        <w:t>.</w:t>
      </w:r>
    </w:p>
    <w:p w14:paraId="1C7F8E7B" w14:textId="22F1C406" w:rsidR="000E4F9C" w:rsidRDefault="000E4F9C" w:rsidP="000E4F9C">
      <w:pPr>
        <w:pStyle w:val="NO"/>
        <w:ind w:left="1420" w:firstLine="0"/>
        <w:rPr>
          <w:lang w:eastAsia="ko-KR"/>
        </w:rPr>
      </w:pPr>
      <w:r>
        <w:rPr>
          <w:lang w:eastAsia="ko-KR"/>
        </w:rPr>
        <w:t>Endorse the CR to 36.331 in [15] as baseline.</w:t>
      </w:r>
    </w:p>
    <w:p w14:paraId="1FDFFA59" w14:textId="77777777" w:rsidR="000E4F9C" w:rsidRDefault="000E4F9C" w:rsidP="000E4F9C">
      <w:pPr>
        <w:pStyle w:val="NO"/>
        <w:spacing w:after="60"/>
        <w:ind w:left="1704" w:hanging="1420"/>
        <w:rPr>
          <w:lang w:val="en-US"/>
        </w:rPr>
      </w:pPr>
      <w:r>
        <w:rPr>
          <w:rFonts w:eastAsia="Malgun Gothic"/>
          <w:b/>
          <w:noProof/>
          <w:lang w:eastAsia="ko-KR"/>
        </w:rPr>
        <w:t>Proposal 5</w:t>
      </w:r>
      <w:r w:rsidRPr="009D7246">
        <w:rPr>
          <w:rFonts w:eastAsia="Malgun Gothic"/>
          <w:b/>
          <w:noProof/>
          <w:lang w:eastAsia="ko-KR"/>
        </w:rPr>
        <w:t>:</w:t>
      </w:r>
      <w:r>
        <w:rPr>
          <w:rFonts w:eastAsia="Malgun Gothic"/>
          <w:noProof/>
          <w:lang w:eastAsia="ko-KR"/>
        </w:rPr>
        <w:tab/>
        <w:t xml:space="preserve">Add </w:t>
      </w:r>
      <w:r>
        <w:rPr>
          <w:lang w:val="en-US"/>
        </w:rPr>
        <w:t xml:space="preserve">the positioning SIBs to NR RRC in TS 38.331 in a similar manner to inclusion of </w:t>
      </w:r>
      <w:proofErr w:type="spellStart"/>
      <w:r>
        <w:rPr>
          <w:lang w:val="en-US"/>
        </w:rPr>
        <w:t>posSIBs</w:t>
      </w:r>
      <w:proofErr w:type="spellEnd"/>
      <w:r>
        <w:rPr>
          <w:lang w:val="en-US"/>
        </w:rPr>
        <w:t xml:space="preserve"> for E-UTRA connected to EPC in TS 36.331. In particular:</w:t>
      </w:r>
    </w:p>
    <w:p w14:paraId="6E93F2F5" w14:textId="77777777" w:rsidR="000E4F9C" w:rsidRDefault="000E4F9C" w:rsidP="000E4F9C">
      <w:pPr>
        <w:pStyle w:val="B1"/>
        <w:spacing w:after="60"/>
        <w:ind w:left="1988" w:hanging="279"/>
        <w:rPr>
          <w:lang w:val="en-US"/>
        </w:rPr>
      </w:pPr>
      <w:r>
        <w:rPr>
          <w:lang w:val="en-US"/>
        </w:rPr>
        <w:t>-</w:t>
      </w:r>
      <w:r>
        <w:rPr>
          <w:lang w:val="en-US"/>
        </w:rPr>
        <w:tab/>
        <w:t xml:space="preserve">Define a positioning SI message separate from normal SI messages via critical extension of the </w:t>
      </w:r>
      <w:proofErr w:type="spellStart"/>
      <w:r w:rsidRPr="002506B2">
        <w:rPr>
          <w:i/>
          <w:lang w:val="en-US"/>
        </w:rPr>
        <w:t>SystemInformation</w:t>
      </w:r>
      <w:proofErr w:type="spellEnd"/>
      <w:r>
        <w:rPr>
          <w:lang w:val="en-US"/>
        </w:rPr>
        <w:t xml:space="preserve"> message.</w:t>
      </w:r>
    </w:p>
    <w:p w14:paraId="3CDC9DE9" w14:textId="77777777" w:rsidR="000E4F9C" w:rsidRDefault="000E4F9C" w:rsidP="000E4F9C">
      <w:pPr>
        <w:pStyle w:val="B1"/>
        <w:spacing w:after="60"/>
        <w:ind w:left="1988" w:hanging="279"/>
        <w:rPr>
          <w:lang w:val="en-US"/>
        </w:rPr>
      </w:pPr>
      <w:r>
        <w:rPr>
          <w:lang w:val="en-US"/>
        </w:rPr>
        <w:t xml:space="preserve">- </w:t>
      </w:r>
      <w:r>
        <w:rPr>
          <w:lang w:val="en-US"/>
        </w:rPr>
        <w:tab/>
        <w:t xml:space="preserve">Define a single </w:t>
      </w:r>
      <w:proofErr w:type="spellStart"/>
      <w:r w:rsidRPr="00744CDE">
        <w:rPr>
          <w:i/>
          <w:lang w:val="en-US"/>
        </w:rPr>
        <w:t>SIBpos</w:t>
      </w:r>
      <w:proofErr w:type="spellEnd"/>
      <w:r>
        <w:rPr>
          <w:lang w:val="en-US"/>
        </w:rPr>
        <w:t xml:space="preserve"> in NR RRC which includes the </w:t>
      </w:r>
      <w:proofErr w:type="spellStart"/>
      <w:r w:rsidRPr="00744CDE">
        <w:rPr>
          <w:i/>
          <w:lang w:val="en-US"/>
        </w:rPr>
        <w:t>assistanceDataSIB</w:t>
      </w:r>
      <w:proofErr w:type="spellEnd"/>
      <w:r w:rsidRPr="00744CDE">
        <w:rPr>
          <w:i/>
          <w:lang w:val="en-US"/>
        </w:rPr>
        <w:t>-Element</w:t>
      </w:r>
      <w:r>
        <w:rPr>
          <w:lang w:val="en-US"/>
        </w:rPr>
        <w:t xml:space="preserve"> container whose content depends on the </w:t>
      </w:r>
      <w:proofErr w:type="spellStart"/>
      <w:r>
        <w:rPr>
          <w:lang w:val="en-US"/>
        </w:rPr>
        <w:t>posSIB</w:t>
      </w:r>
      <w:proofErr w:type="spellEnd"/>
      <w:r>
        <w:rPr>
          <w:lang w:val="en-US"/>
        </w:rPr>
        <w:t xml:space="preserve"> type defined in LPP.</w:t>
      </w:r>
    </w:p>
    <w:p w14:paraId="76A2C5B0" w14:textId="77777777" w:rsidR="000E4F9C" w:rsidRDefault="000E4F9C" w:rsidP="000E4F9C">
      <w:pPr>
        <w:pStyle w:val="B1"/>
        <w:spacing w:after="60"/>
        <w:ind w:left="1988" w:hanging="279"/>
        <w:rPr>
          <w:lang w:val="en-US"/>
        </w:rPr>
      </w:pPr>
      <w:r>
        <w:rPr>
          <w:lang w:val="en-US"/>
        </w:rPr>
        <w:t>-</w:t>
      </w:r>
      <w:r>
        <w:rPr>
          <w:lang w:val="en-US"/>
        </w:rPr>
        <w:tab/>
        <w:t>Define s</w:t>
      </w:r>
      <w:r w:rsidRPr="007D34F0">
        <w:rPr>
          <w:lang w:val="en-US"/>
        </w:rPr>
        <w:t>cheduling information for positioning SI messages separate to scheduling information for normal SI messages</w:t>
      </w:r>
      <w:r>
        <w:rPr>
          <w:lang w:val="en-US"/>
        </w:rPr>
        <w:t>.</w:t>
      </w:r>
    </w:p>
    <w:p w14:paraId="5D86ED2B" w14:textId="77777777" w:rsidR="000E4F9C" w:rsidRDefault="000E4F9C" w:rsidP="000E4F9C">
      <w:pPr>
        <w:pStyle w:val="B1"/>
        <w:spacing w:after="60"/>
        <w:ind w:left="1988" w:hanging="279"/>
        <w:rPr>
          <w:lang w:val="en-GB"/>
        </w:rPr>
      </w:pPr>
      <w:r>
        <w:rPr>
          <w:lang w:val="en-US"/>
        </w:rPr>
        <w:t>-</w:t>
      </w:r>
      <w:r>
        <w:rPr>
          <w:lang w:val="en-US"/>
        </w:rPr>
        <w:tab/>
        <w:t xml:space="preserve">Support </w:t>
      </w:r>
      <w:r>
        <w:rPr>
          <w:lang w:val="en-GB"/>
        </w:rPr>
        <w:t>c</w:t>
      </w:r>
      <w:r w:rsidRPr="00A047D1">
        <w:rPr>
          <w:lang w:val="en-GB"/>
        </w:rPr>
        <w:t>onfiguration of M</w:t>
      </w:r>
      <w:r>
        <w:rPr>
          <w:lang w:val="en-GB"/>
        </w:rPr>
        <w:t>SG</w:t>
      </w:r>
      <w:r w:rsidRPr="00A047D1">
        <w:rPr>
          <w:lang w:val="en-GB"/>
        </w:rPr>
        <w:t xml:space="preserve">1 resources that the UE </w:t>
      </w:r>
      <w:r>
        <w:rPr>
          <w:lang w:val="en-GB"/>
        </w:rPr>
        <w:t xml:space="preserve">can </w:t>
      </w:r>
      <w:r w:rsidRPr="00A047D1">
        <w:rPr>
          <w:lang w:val="en-GB"/>
        </w:rPr>
        <w:t xml:space="preserve">use for requesting </w:t>
      </w:r>
      <w:r>
        <w:rPr>
          <w:lang w:val="en-GB"/>
        </w:rPr>
        <w:t xml:space="preserve">positioning </w:t>
      </w:r>
      <w:r w:rsidRPr="00A047D1">
        <w:rPr>
          <w:lang w:val="en-GB"/>
        </w:rPr>
        <w:t>SI</w:t>
      </w:r>
      <w:r>
        <w:rPr>
          <w:lang w:val="en-GB"/>
        </w:rPr>
        <w:t xml:space="preserve"> </w:t>
      </w:r>
      <w:r w:rsidRPr="00A047D1">
        <w:rPr>
          <w:lang w:val="en-GB"/>
        </w:rPr>
        <w:t xml:space="preserve">messages </w:t>
      </w:r>
      <w:r>
        <w:rPr>
          <w:lang w:val="en-US"/>
        </w:rPr>
        <w:t xml:space="preserve">different from </w:t>
      </w:r>
      <w:r w:rsidRPr="00A047D1">
        <w:rPr>
          <w:lang w:val="en-GB"/>
        </w:rPr>
        <w:t>M</w:t>
      </w:r>
      <w:r>
        <w:rPr>
          <w:lang w:val="en-GB"/>
        </w:rPr>
        <w:t>SG</w:t>
      </w:r>
      <w:r w:rsidRPr="00A047D1">
        <w:rPr>
          <w:lang w:val="en-GB"/>
        </w:rPr>
        <w:t>1 resources</w:t>
      </w:r>
      <w:r>
        <w:rPr>
          <w:lang w:val="en-GB"/>
        </w:rPr>
        <w:t xml:space="preserve"> for requesting normal SI messages.</w:t>
      </w:r>
    </w:p>
    <w:p w14:paraId="1C456AC2" w14:textId="77777777" w:rsidR="000E4F9C" w:rsidRDefault="000E4F9C" w:rsidP="000E4F9C">
      <w:pPr>
        <w:pStyle w:val="B1"/>
        <w:spacing w:after="60"/>
        <w:ind w:left="1988" w:hanging="274"/>
        <w:rPr>
          <w:lang w:val="en-GB"/>
        </w:rPr>
      </w:pPr>
      <w:r>
        <w:rPr>
          <w:lang w:val="en-GB"/>
        </w:rPr>
        <w:t>-</w:t>
      </w:r>
      <w:r>
        <w:rPr>
          <w:lang w:val="en-GB"/>
        </w:rPr>
        <w:tab/>
        <w:t xml:space="preserve">Support MSG3 based on demand positioning SI request separate from normal SI request via critical extension of the </w:t>
      </w:r>
      <w:r w:rsidRPr="00A047D1">
        <w:rPr>
          <w:bCs/>
          <w:i/>
          <w:iCs/>
          <w:noProof/>
        </w:rPr>
        <w:t>RRCSystemInfoRequest</w:t>
      </w:r>
      <w:r w:rsidRPr="00A047D1">
        <w:t xml:space="preserve"> message</w:t>
      </w:r>
      <w:r>
        <w:rPr>
          <w:lang w:val="en-US"/>
        </w:rPr>
        <w:t xml:space="preserve">. </w:t>
      </w:r>
      <w:r>
        <w:rPr>
          <w:lang w:val="en-GB"/>
        </w:rPr>
        <w:t xml:space="preserve"> </w:t>
      </w:r>
    </w:p>
    <w:p w14:paraId="2E1D49AD" w14:textId="77777777" w:rsidR="000E4F9C" w:rsidRPr="001A4E58" w:rsidRDefault="000E4F9C" w:rsidP="000E4F9C">
      <w:pPr>
        <w:pStyle w:val="NO"/>
        <w:ind w:left="1420" w:firstLine="284"/>
      </w:pPr>
      <w:r>
        <w:rPr>
          <w:lang w:eastAsia="ko-KR"/>
        </w:rPr>
        <w:t>Endorse the CR to 38.331 in [16] as baseline.</w:t>
      </w:r>
    </w:p>
    <w:p w14:paraId="3BD3BC03" w14:textId="44E098C7" w:rsidR="001A4E58" w:rsidRDefault="001A4E58" w:rsidP="00284FD4">
      <w:pPr>
        <w:keepNext/>
        <w:keepLines/>
        <w:pBdr>
          <w:bottom w:val="single" w:sz="12" w:space="1" w:color="auto"/>
        </w:pBdr>
        <w:spacing w:after="0"/>
        <w:outlineLvl w:val="0"/>
        <w:rPr>
          <w:rFonts w:ascii="Arial" w:eastAsia="Malgun Gothic" w:hAnsi="Arial" w:cs="Arial"/>
          <w:b/>
          <w:noProof/>
          <w:lang w:eastAsia="ko-KR"/>
        </w:rPr>
      </w:pPr>
    </w:p>
    <w:p w14:paraId="7751F463" w14:textId="77777777" w:rsidR="001A4E58" w:rsidRPr="005A5B86" w:rsidRDefault="001A4E58" w:rsidP="00284FD4">
      <w:pPr>
        <w:keepNext/>
        <w:keepLines/>
        <w:pBdr>
          <w:bottom w:val="single" w:sz="12" w:space="1" w:color="auto"/>
        </w:pBdr>
        <w:spacing w:after="0"/>
        <w:outlineLvl w:val="0"/>
        <w:rPr>
          <w:rFonts w:ascii="Arial" w:eastAsia="Malgun Gothic" w:hAnsi="Arial" w:cs="Arial"/>
          <w:b/>
          <w:noProof/>
          <w:lang w:eastAsia="ko-KR"/>
        </w:rPr>
      </w:pPr>
    </w:p>
    <w:p w14:paraId="16A40519" w14:textId="7B0AF52C" w:rsidR="00326BB4" w:rsidRDefault="00326BB4" w:rsidP="00284FD4">
      <w:pPr>
        <w:keepNext/>
        <w:keepLines/>
        <w:spacing w:before="120"/>
        <w:ind w:left="1138" w:hanging="1138"/>
        <w:outlineLvl w:val="0"/>
        <w:rPr>
          <w:rFonts w:ascii="Arial" w:eastAsia="Malgun Gothic" w:hAnsi="Arial"/>
          <w:noProof/>
          <w:sz w:val="32"/>
          <w:lang w:eastAsia="ko-KR"/>
        </w:rPr>
      </w:pPr>
      <w:r>
        <w:rPr>
          <w:rFonts w:ascii="Arial" w:eastAsia="Malgun Gothic" w:hAnsi="Arial"/>
          <w:noProof/>
          <w:sz w:val="32"/>
          <w:lang w:eastAsia="ko-KR"/>
        </w:rPr>
        <w:t>References</w:t>
      </w:r>
    </w:p>
    <w:p w14:paraId="6E6C9570" w14:textId="41C0A28D" w:rsidR="00CA6F5D" w:rsidRDefault="00CA6F5D" w:rsidP="009D40F4">
      <w:pPr>
        <w:ind w:left="568" w:hanging="568"/>
        <w:rPr>
          <w:lang w:eastAsia="ko-KR"/>
        </w:rPr>
      </w:pPr>
      <w:r>
        <w:rPr>
          <w:rFonts w:eastAsia="Malgun Gothic"/>
          <w:noProof/>
          <w:lang w:eastAsia="ko-KR"/>
        </w:rPr>
        <w:t>[1]</w:t>
      </w:r>
      <w:r>
        <w:rPr>
          <w:rFonts w:eastAsia="Malgun Gothic"/>
          <w:noProof/>
          <w:lang w:eastAsia="ko-KR"/>
        </w:rPr>
        <w:tab/>
      </w:r>
      <w:hyperlink r:id="rId9" w:history="1">
        <w:r w:rsidR="009935F2" w:rsidRPr="00416458">
          <w:rPr>
            <w:rStyle w:val="Hyperlink"/>
            <w:rFonts w:eastAsia="Malgun Gothic"/>
            <w:noProof/>
            <w:lang w:eastAsia="ko-KR"/>
          </w:rPr>
          <w:t>R2-1905186</w:t>
        </w:r>
      </w:hyperlink>
      <w:r w:rsidR="009935F2">
        <w:rPr>
          <w:rFonts w:eastAsia="Malgun Gothic"/>
          <w:noProof/>
          <w:lang w:eastAsia="ko-KR"/>
        </w:rPr>
        <w:t xml:space="preserve">, </w:t>
      </w:r>
      <w:r w:rsidR="009935F2" w:rsidRPr="00B87AEC">
        <w:rPr>
          <w:lang w:eastAsia="ko-KR"/>
        </w:rPr>
        <w:t>"</w:t>
      </w:r>
      <w:r w:rsidR="00DE54AC" w:rsidRPr="00DE54AC">
        <w:rPr>
          <w:lang w:eastAsia="ko-KR"/>
        </w:rPr>
        <w:t>Report from session on Rel-15 LTE Positioning, Rel-15 and 16 NR Positioning</w:t>
      </w:r>
      <w:r w:rsidR="00DE54AC" w:rsidRPr="00B87AEC">
        <w:rPr>
          <w:lang w:eastAsia="ko-KR"/>
        </w:rPr>
        <w:t>"</w:t>
      </w:r>
      <w:r w:rsidR="00DE54AC">
        <w:rPr>
          <w:lang w:eastAsia="ko-KR"/>
        </w:rPr>
        <w:t xml:space="preserve">, </w:t>
      </w:r>
      <w:r w:rsidR="009D40F4" w:rsidRPr="009D40F4">
        <w:rPr>
          <w:lang w:eastAsia="ko-KR"/>
        </w:rPr>
        <w:t>Session Chair (MediaTek)</w:t>
      </w:r>
      <w:r w:rsidR="009D40F4">
        <w:rPr>
          <w:lang w:eastAsia="ko-KR"/>
        </w:rPr>
        <w:t>.</w:t>
      </w:r>
    </w:p>
    <w:p w14:paraId="60F63F7B" w14:textId="60960E44" w:rsidR="00AD527B" w:rsidRDefault="00AD527B" w:rsidP="009D40F4">
      <w:pPr>
        <w:ind w:left="568" w:hanging="568"/>
      </w:pPr>
      <w:r>
        <w:rPr>
          <w:lang w:eastAsia="ko-KR"/>
        </w:rPr>
        <w:t>[2]</w:t>
      </w:r>
      <w:r>
        <w:rPr>
          <w:lang w:eastAsia="ko-KR"/>
        </w:rPr>
        <w:tab/>
      </w:r>
      <w:hyperlink r:id="rId10" w:history="1">
        <w:r w:rsidRPr="00416458">
          <w:rPr>
            <w:rStyle w:val="Hyperlink"/>
            <w:lang w:eastAsia="ko-KR"/>
          </w:rPr>
          <w:t>R2-</w:t>
        </w:r>
        <w:r w:rsidR="00FE0F3E" w:rsidRPr="00416458">
          <w:rPr>
            <w:rStyle w:val="Hyperlink"/>
            <w:lang w:eastAsia="ko-KR"/>
          </w:rPr>
          <w:t>1905462</w:t>
        </w:r>
      </w:hyperlink>
      <w:r w:rsidR="00FE0F3E">
        <w:rPr>
          <w:lang w:eastAsia="ko-KR"/>
        </w:rPr>
        <w:t xml:space="preserve">, </w:t>
      </w:r>
      <w:r w:rsidR="00FE0F3E" w:rsidRPr="00B87AEC">
        <w:rPr>
          <w:lang w:eastAsia="ko-KR"/>
        </w:rPr>
        <w:t>"</w:t>
      </w:r>
      <w:r w:rsidR="00F02D97">
        <w:t>LS on Broadcast assistance data for NR</w:t>
      </w:r>
      <w:r w:rsidR="00F02D97" w:rsidRPr="00B87AEC">
        <w:rPr>
          <w:lang w:eastAsia="ko-KR"/>
        </w:rPr>
        <w:t>"</w:t>
      </w:r>
      <w:r w:rsidR="00F02D97">
        <w:rPr>
          <w:lang w:eastAsia="ko-KR"/>
        </w:rPr>
        <w:t>,</w:t>
      </w:r>
      <w:r w:rsidR="00F02D97">
        <w:tab/>
      </w:r>
      <w:proofErr w:type="spellStart"/>
      <w:r w:rsidR="00F02D97">
        <w:t>LSout</w:t>
      </w:r>
      <w:proofErr w:type="spellEnd"/>
      <w:r w:rsidR="00F02D97">
        <w:t>,</w:t>
      </w:r>
      <w:r w:rsidR="00F02D97">
        <w:tab/>
        <w:t>To:SA2, SA3</w:t>
      </w:r>
      <w:r w:rsidR="00F02D97">
        <w:tab/>
        <w:t>Cc:RAN3.</w:t>
      </w:r>
    </w:p>
    <w:p w14:paraId="77AE1E7B" w14:textId="03C61F8E" w:rsidR="002E5C85" w:rsidRDefault="002E5C85" w:rsidP="009D40F4">
      <w:pPr>
        <w:ind w:left="568" w:hanging="568"/>
        <w:rPr>
          <w:lang w:eastAsia="ko-KR"/>
        </w:rPr>
      </w:pPr>
      <w:r>
        <w:t>[3]</w:t>
      </w:r>
      <w:r>
        <w:tab/>
      </w:r>
      <w:hyperlink r:id="rId11" w:history="1">
        <w:r w:rsidR="00F37CD2" w:rsidRPr="00C271AB">
          <w:rPr>
            <w:rStyle w:val="Hyperlink"/>
          </w:rPr>
          <w:t>R2-1908106</w:t>
        </w:r>
      </w:hyperlink>
      <w:r w:rsidR="00F37CD2">
        <w:t xml:space="preserve">, </w:t>
      </w:r>
      <w:r w:rsidR="00F37CD2" w:rsidRPr="00B87AEC">
        <w:rPr>
          <w:lang w:eastAsia="ko-KR"/>
        </w:rPr>
        <w:t>"</w:t>
      </w:r>
      <w:r w:rsidR="007924C3" w:rsidRPr="007924C3">
        <w:rPr>
          <w:lang w:eastAsia="ko-KR"/>
        </w:rPr>
        <w:t>Report from session on Rel-15 LTE Positioning, Rel-15 and 16 NR Positioning</w:t>
      </w:r>
      <w:r w:rsidR="007924C3" w:rsidRPr="00B87AEC">
        <w:rPr>
          <w:lang w:eastAsia="ko-KR"/>
        </w:rPr>
        <w:t>"</w:t>
      </w:r>
      <w:r w:rsidR="007924C3">
        <w:rPr>
          <w:lang w:eastAsia="ko-KR"/>
        </w:rPr>
        <w:t xml:space="preserve">, </w:t>
      </w:r>
      <w:r w:rsidR="00C271AB" w:rsidRPr="00C271AB">
        <w:rPr>
          <w:lang w:eastAsia="ko-KR"/>
        </w:rPr>
        <w:t>Session Chair (MediaTek)</w:t>
      </w:r>
      <w:r w:rsidR="00C271AB">
        <w:rPr>
          <w:lang w:eastAsia="ko-KR"/>
        </w:rPr>
        <w:t>.</w:t>
      </w:r>
    </w:p>
    <w:p w14:paraId="62B53644" w14:textId="4304B6F2" w:rsidR="00DC0E69" w:rsidRDefault="00DC0E69" w:rsidP="009D40F4">
      <w:pPr>
        <w:ind w:left="568" w:hanging="568"/>
      </w:pPr>
      <w:r>
        <w:t>[4]</w:t>
      </w:r>
      <w:r>
        <w:tab/>
      </w:r>
      <w:hyperlink r:id="rId12" w:tooltip="C:Usersmtk16923Documents3GPP Meetings201905 - RAN2_106, RenoExtractsR2-1908120_S3-191600.docx" w:history="1">
        <w:r w:rsidRPr="00380348">
          <w:rPr>
            <w:rStyle w:val="Hyperlink"/>
          </w:rPr>
          <w:t>R2-1908120</w:t>
        </w:r>
      </w:hyperlink>
      <w:r>
        <w:t>,</w:t>
      </w:r>
      <w:r>
        <w:tab/>
      </w:r>
      <w:r w:rsidRPr="00B87AEC">
        <w:rPr>
          <w:lang w:eastAsia="ko-KR"/>
        </w:rPr>
        <w:t>"</w:t>
      </w:r>
      <w:r w:rsidRPr="00CB4E7D">
        <w:t>Reply LS to broadcast assistance data delivery (S3-191600)</w:t>
      </w:r>
      <w:r w:rsidRPr="00B87AEC">
        <w:rPr>
          <w:lang w:eastAsia="ko-KR"/>
        </w:rPr>
        <w:t>"</w:t>
      </w:r>
      <w:r w:rsidR="00EE6DA8">
        <w:rPr>
          <w:lang w:eastAsia="ko-KR"/>
        </w:rPr>
        <w:t>,</w:t>
      </w:r>
      <w:r>
        <w:tab/>
        <w:t>SA3</w:t>
      </w:r>
      <w:r w:rsidR="00EE6DA8">
        <w:t>.</w:t>
      </w:r>
    </w:p>
    <w:p w14:paraId="26EB4845" w14:textId="4B6E65D6" w:rsidR="00AF2888" w:rsidRDefault="00AF2888" w:rsidP="009D40F4">
      <w:pPr>
        <w:ind w:left="568" w:hanging="568"/>
      </w:pPr>
      <w:r>
        <w:t>[5]</w:t>
      </w:r>
      <w:r>
        <w:tab/>
      </w:r>
      <w:hyperlink r:id="rId13" w:history="1">
        <w:r w:rsidRPr="00030297">
          <w:rPr>
            <w:rStyle w:val="Hyperlink"/>
          </w:rPr>
          <w:t>R2-19</w:t>
        </w:r>
        <w:r w:rsidR="00B6643B" w:rsidRPr="00030297">
          <w:rPr>
            <w:rStyle w:val="Hyperlink"/>
          </w:rPr>
          <w:t>08473</w:t>
        </w:r>
      </w:hyperlink>
      <w:r w:rsidR="00030297">
        <w:t xml:space="preserve">, </w:t>
      </w:r>
      <w:r w:rsidR="00030297" w:rsidRPr="00B87AEC">
        <w:rPr>
          <w:lang w:eastAsia="ko-KR"/>
        </w:rPr>
        <w:t>"</w:t>
      </w:r>
      <w:r w:rsidR="002332A0" w:rsidRPr="002332A0">
        <w:rPr>
          <w:lang w:eastAsia="ko-KR"/>
        </w:rPr>
        <w:t>LS on Ciphering solution for broadcast of Assistance Data</w:t>
      </w:r>
      <w:r w:rsidR="00030297" w:rsidRPr="00B87AEC">
        <w:rPr>
          <w:lang w:eastAsia="ko-KR"/>
        </w:rPr>
        <w:t>"</w:t>
      </w:r>
      <w:r w:rsidR="002332A0">
        <w:rPr>
          <w:lang w:eastAsia="ko-KR"/>
        </w:rPr>
        <w:t xml:space="preserve">, </w:t>
      </w:r>
      <w:proofErr w:type="spellStart"/>
      <w:r w:rsidR="002332A0">
        <w:t>LSout</w:t>
      </w:r>
      <w:proofErr w:type="spellEnd"/>
      <w:r w:rsidR="002332A0">
        <w:t>,</w:t>
      </w:r>
      <w:r w:rsidR="004966E4">
        <w:t xml:space="preserve"> </w:t>
      </w:r>
      <w:r w:rsidR="002332A0">
        <w:t>To: SA3.</w:t>
      </w:r>
    </w:p>
    <w:p w14:paraId="6545B229" w14:textId="117DF20A" w:rsidR="00DC2B30" w:rsidRDefault="00DC2B30" w:rsidP="009D40F4">
      <w:pPr>
        <w:ind w:left="568" w:hanging="568"/>
        <w:rPr>
          <w:lang w:eastAsia="ko-KR"/>
        </w:rPr>
      </w:pPr>
      <w:r>
        <w:t>[6]</w:t>
      </w:r>
      <w:r>
        <w:tab/>
      </w:r>
      <w:hyperlink r:id="rId14" w:history="1">
        <w:r w:rsidR="002A0C1A" w:rsidRPr="00F92DE8">
          <w:rPr>
            <w:rStyle w:val="Hyperlink"/>
          </w:rPr>
          <w:t>R2-1908667</w:t>
        </w:r>
      </w:hyperlink>
      <w:r w:rsidR="002A0C1A">
        <w:t xml:space="preserve">, </w:t>
      </w:r>
      <w:r w:rsidR="002A0C1A" w:rsidRPr="00B87AEC">
        <w:rPr>
          <w:lang w:eastAsia="ko-KR"/>
        </w:rPr>
        <w:t>"</w:t>
      </w:r>
      <w:r w:rsidR="00D42E34" w:rsidRPr="00D42E34">
        <w:rPr>
          <w:lang w:eastAsia="ko-KR"/>
        </w:rPr>
        <w:t>Reply to LS on Ciphering solution for broadcast of Assistance Data</w:t>
      </w:r>
      <w:r w:rsidR="00D42E34" w:rsidRPr="00B87AEC">
        <w:rPr>
          <w:lang w:eastAsia="ko-KR"/>
        </w:rPr>
        <w:t>"</w:t>
      </w:r>
      <w:r w:rsidR="00D42E34">
        <w:rPr>
          <w:lang w:eastAsia="ko-KR"/>
        </w:rPr>
        <w:t>, SA3.</w:t>
      </w:r>
    </w:p>
    <w:p w14:paraId="27BB165E" w14:textId="7ED571BC" w:rsidR="005F6F03" w:rsidRDefault="005F6F03" w:rsidP="009D40F4">
      <w:pPr>
        <w:ind w:left="568" w:hanging="568"/>
        <w:rPr>
          <w:lang w:eastAsia="ko-KR"/>
        </w:rPr>
      </w:pPr>
      <w:r>
        <w:rPr>
          <w:lang w:eastAsia="ko-KR"/>
        </w:rPr>
        <w:lastRenderedPageBreak/>
        <w:t>[7]</w:t>
      </w:r>
      <w:r>
        <w:rPr>
          <w:lang w:eastAsia="ko-KR"/>
        </w:rPr>
        <w:tab/>
      </w:r>
      <w:hyperlink r:id="rId15" w:history="1">
        <w:r w:rsidRPr="005F6F03">
          <w:rPr>
            <w:rStyle w:val="Hyperlink"/>
            <w:lang w:eastAsia="ko-KR"/>
          </w:rPr>
          <w:t>R2-1908655</w:t>
        </w:r>
      </w:hyperlink>
      <w:r>
        <w:rPr>
          <w:lang w:eastAsia="ko-KR"/>
        </w:rPr>
        <w:t xml:space="preserve">, </w:t>
      </w:r>
      <w:r w:rsidRPr="00B87AEC">
        <w:rPr>
          <w:lang w:eastAsia="ko-KR"/>
        </w:rPr>
        <w:t>"</w:t>
      </w:r>
      <w:r w:rsidR="00B63A61" w:rsidRPr="009A5406">
        <w:rPr>
          <w:color w:val="000000"/>
        </w:rPr>
        <w:t>Response to:</w:t>
      </w:r>
      <w:r w:rsidR="00B63A61" w:rsidRPr="009A5406">
        <w:rPr>
          <w:color w:val="000000"/>
        </w:rPr>
        <w:tab/>
        <w:t>LS (</w:t>
      </w:r>
      <w:r w:rsidR="00B63A61" w:rsidRPr="00D4104C">
        <w:rPr>
          <w:color w:val="000000"/>
        </w:rPr>
        <w:t>S2-1904886</w:t>
      </w:r>
      <w:r w:rsidR="00B63A61">
        <w:rPr>
          <w:color w:val="000000"/>
        </w:rPr>
        <w:t xml:space="preserve"> / </w:t>
      </w:r>
      <w:r w:rsidR="00B63A61" w:rsidRPr="00DC60DA">
        <w:rPr>
          <w:color w:val="000000"/>
        </w:rPr>
        <w:t>R2-1905462</w:t>
      </w:r>
      <w:r w:rsidR="00B63A61" w:rsidRPr="009A5406">
        <w:rPr>
          <w:color w:val="000000"/>
        </w:rPr>
        <w:t xml:space="preserve">) on </w:t>
      </w:r>
      <w:r w:rsidR="00B63A61" w:rsidRPr="002553A7">
        <w:rPr>
          <w:bCs/>
        </w:rPr>
        <w:t>broadcast assistance data delivery</w:t>
      </w:r>
      <w:r w:rsidR="00B63A61" w:rsidRPr="00B87AEC">
        <w:rPr>
          <w:lang w:eastAsia="ko-KR"/>
        </w:rPr>
        <w:t>"</w:t>
      </w:r>
      <w:r w:rsidR="00B63A61">
        <w:rPr>
          <w:lang w:eastAsia="ko-KR"/>
        </w:rPr>
        <w:t>, SA2.</w:t>
      </w:r>
    </w:p>
    <w:p w14:paraId="41E2E02D" w14:textId="18E69CBA" w:rsidR="00FF0A78" w:rsidRDefault="00A02AFE" w:rsidP="00FF0A78">
      <w:pPr>
        <w:ind w:left="568" w:hanging="568"/>
      </w:pPr>
      <w:r>
        <w:rPr>
          <w:lang w:eastAsia="ko-KR"/>
        </w:rPr>
        <w:t>[8]</w:t>
      </w:r>
      <w:r>
        <w:rPr>
          <w:lang w:eastAsia="ko-KR"/>
        </w:rPr>
        <w:tab/>
      </w:r>
      <w:hyperlink r:id="rId16" w:history="1">
        <w:r w:rsidRPr="00AE26F2">
          <w:rPr>
            <w:rStyle w:val="Hyperlink"/>
            <w:lang w:eastAsia="ko-KR"/>
          </w:rPr>
          <w:t>R2-19</w:t>
        </w:r>
        <w:r w:rsidR="00AE26F2" w:rsidRPr="00AE26F2">
          <w:rPr>
            <w:rStyle w:val="Hyperlink"/>
            <w:lang w:eastAsia="ko-KR"/>
          </w:rPr>
          <w:t>08475</w:t>
        </w:r>
      </w:hyperlink>
      <w:r w:rsidR="00AE26F2">
        <w:rPr>
          <w:lang w:eastAsia="ko-KR"/>
        </w:rPr>
        <w:t xml:space="preserve">, </w:t>
      </w:r>
      <w:r w:rsidR="00C96ED1" w:rsidRPr="00B87AEC">
        <w:rPr>
          <w:lang w:eastAsia="ko-KR"/>
        </w:rPr>
        <w:t>"</w:t>
      </w:r>
      <w:r w:rsidR="00FF0A78" w:rsidRPr="00FF0A78">
        <w:rPr>
          <w:lang w:eastAsia="ko-KR"/>
        </w:rPr>
        <w:t>LS on DL-only UE-based positioning</w:t>
      </w:r>
      <w:r w:rsidR="00C96ED1" w:rsidRPr="00B87AEC">
        <w:rPr>
          <w:lang w:eastAsia="ko-KR"/>
        </w:rPr>
        <w:t>"</w:t>
      </w:r>
      <w:r w:rsidR="00FF0A78">
        <w:rPr>
          <w:lang w:eastAsia="ko-KR"/>
        </w:rPr>
        <w:t xml:space="preserve">, </w:t>
      </w:r>
      <w:proofErr w:type="spellStart"/>
      <w:r w:rsidR="00FF0A78">
        <w:t>LSout</w:t>
      </w:r>
      <w:proofErr w:type="spellEnd"/>
      <w:r w:rsidR="00FF0A78">
        <w:t>, To: SA2.</w:t>
      </w:r>
    </w:p>
    <w:p w14:paraId="621755D3" w14:textId="26776661" w:rsidR="00AD37EF" w:rsidRDefault="00AD37EF" w:rsidP="00FF0A78">
      <w:pPr>
        <w:ind w:left="568" w:hanging="568"/>
        <w:rPr>
          <w:lang w:eastAsia="ko-KR"/>
        </w:rPr>
      </w:pPr>
      <w:r>
        <w:t>[9]</w:t>
      </w:r>
      <w:r>
        <w:tab/>
      </w:r>
      <w:hyperlink r:id="rId17" w:history="1">
        <w:r w:rsidRPr="00977F64">
          <w:rPr>
            <w:rStyle w:val="Hyperlink"/>
          </w:rPr>
          <w:t>R2-19</w:t>
        </w:r>
        <w:r w:rsidR="00977F64" w:rsidRPr="00977F64">
          <w:rPr>
            <w:rStyle w:val="Hyperlink"/>
          </w:rPr>
          <w:t>08660</w:t>
        </w:r>
      </w:hyperlink>
      <w:r w:rsidR="00977F64">
        <w:t xml:space="preserve">, </w:t>
      </w:r>
      <w:r w:rsidR="00977F64" w:rsidRPr="00B87AEC">
        <w:rPr>
          <w:lang w:eastAsia="ko-KR"/>
        </w:rPr>
        <w:t>"</w:t>
      </w:r>
      <w:r w:rsidR="003664F2" w:rsidRPr="003664F2">
        <w:rPr>
          <w:lang w:eastAsia="ko-KR"/>
        </w:rPr>
        <w:t>Reply LS on DL-only UE-based positioning</w:t>
      </w:r>
      <w:r w:rsidR="00977F64" w:rsidRPr="00B87AEC">
        <w:rPr>
          <w:lang w:eastAsia="ko-KR"/>
        </w:rPr>
        <w:t>"</w:t>
      </w:r>
      <w:r w:rsidR="003664F2">
        <w:rPr>
          <w:lang w:eastAsia="ko-KR"/>
        </w:rPr>
        <w:t xml:space="preserve">, SA2. </w:t>
      </w:r>
    </w:p>
    <w:p w14:paraId="4D9F60BE" w14:textId="6F2C2DEB" w:rsidR="001532B9" w:rsidRDefault="001532B9" w:rsidP="00FF0A78">
      <w:pPr>
        <w:ind w:left="568" w:hanging="568"/>
        <w:rPr>
          <w:lang w:eastAsia="ko-KR"/>
        </w:rPr>
      </w:pPr>
      <w:r>
        <w:rPr>
          <w:lang w:eastAsia="ko-KR"/>
        </w:rPr>
        <w:t>[10]</w:t>
      </w:r>
      <w:r>
        <w:rPr>
          <w:lang w:eastAsia="ko-KR"/>
        </w:rPr>
        <w:tab/>
      </w:r>
      <w:hyperlink r:id="rId18" w:history="1">
        <w:r w:rsidRPr="0055158F">
          <w:rPr>
            <w:rStyle w:val="Hyperlink"/>
            <w:lang w:eastAsia="ko-KR"/>
          </w:rPr>
          <w:t>R3-19</w:t>
        </w:r>
        <w:r w:rsidR="0055158F" w:rsidRPr="0055158F">
          <w:rPr>
            <w:rStyle w:val="Hyperlink"/>
            <w:lang w:eastAsia="ko-KR"/>
          </w:rPr>
          <w:t>3173</w:t>
        </w:r>
      </w:hyperlink>
      <w:r w:rsidR="0055158F">
        <w:rPr>
          <w:lang w:eastAsia="ko-KR"/>
        </w:rPr>
        <w:t xml:space="preserve">, </w:t>
      </w:r>
      <w:r w:rsidR="0055158F" w:rsidRPr="00B87AEC">
        <w:rPr>
          <w:lang w:eastAsia="ko-KR"/>
        </w:rPr>
        <w:t>"</w:t>
      </w:r>
      <w:r w:rsidR="008D7752">
        <w:rPr>
          <w:lang w:eastAsia="ko-KR"/>
        </w:rPr>
        <w:t>CR</w:t>
      </w:r>
      <w:r w:rsidR="00294EBE">
        <w:rPr>
          <w:lang w:eastAsia="ko-KR"/>
        </w:rPr>
        <w:t xml:space="preserve"> 0008r1</w:t>
      </w:r>
      <w:r w:rsidR="008D7752">
        <w:rPr>
          <w:lang w:eastAsia="ko-KR"/>
        </w:rPr>
        <w:t xml:space="preserve"> </w:t>
      </w:r>
      <w:r w:rsidR="00294EBE">
        <w:rPr>
          <w:lang w:eastAsia="ko-KR"/>
        </w:rPr>
        <w:t xml:space="preserve">to </w:t>
      </w:r>
      <w:r w:rsidR="008D7752">
        <w:rPr>
          <w:lang w:eastAsia="ko-KR"/>
        </w:rPr>
        <w:t>38.455</w:t>
      </w:r>
      <w:r w:rsidR="00294EBE">
        <w:rPr>
          <w:lang w:eastAsia="ko-KR"/>
        </w:rPr>
        <w:t xml:space="preserve">: </w:t>
      </w:r>
      <w:r w:rsidR="00DB1BEA">
        <w:t xml:space="preserve">NR Assistance Data Delivery over </w:t>
      </w:r>
      <w:proofErr w:type="spellStart"/>
      <w:r w:rsidR="00DB1BEA">
        <w:t>NRPPa</w:t>
      </w:r>
      <w:proofErr w:type="spellEnd"/>
      <w:r w:rsidR="00DB1BEA" w:rsidRPr="00B87AEC">
        <w:rPr>
          <w:lang w:eastAsia="ko-KR"/>
        </w:rPr>
        <w:t>"</w:t>
      </w:r>
      <w:r w:rsidR="00DB1BEA">
        <w:rPr>
          <w:lang w:eastAsia="ko-KR"/>
        </w:rPr>
        <w:t>, Ericsson.</w:t>
      </w:r>
    </w:p>
    <w:p w14:paraId="0CEA86C3" w14:textId="59CFA772" w:rsidR="007C7784" w:rsidRDefault="007C7784" w:rsidP="00FF0A78">
      <w:pPr>
        <w:ind w:left="568" w:hanging="568"/>
        <w:rPr>
          <w:lang w:eastAsia="ko-KR"/>
        </w:rPr>
      </w:pPr>
      <w:r>
        <w:rPr>
          <w:lang w:eastAsia="ko-KR"/>
        </w:rPr>
        <w:t>[11]</w:t>
      </w:r>
      <w:r>
        <w:rPr>
          <w:lang w:eastAsia="ko-KR"/>
        </w:rPr>
        <w:tab/>
        <w:t>R2-19</w:t>
      </w:r>
      <w:r w:rsidR="00AB5490">
        <w:rPr>
          <w:lang w:eastAsia="ko-KR"/>
        </w:rPr>
        <w:t>0</w:t>
      </w:r>
      <w:r w:rsidR="00E47C74">
        <w:rPr>
          <w:lang w:eastAsia="ko-KR"/>
        </w:rPr>
        <w:t>9422</w:t>
      </w:r>
      <w:r>
        <w:rPr>
          <w:lang w:eastAsia="ko-KR"/>
        </w:rPr>
        <w:t xml:space="preserve">, </w:t>
      </w:r>
      <w:r w:rsidRPr="00B87AEC">
        <w:rPr>
          <w:lang w:eastAsia="ko-KR"/>
        </w:rPr>
        <w:t>"</w:t>
      </w:r>
      <w:r>
        <w:rPr>
          <w:lang w:eastAsia="ko-KR"/>
        </w:rPr>
        <w:t xml:space="preserve">Draft CR to 38.305: </w:t>
      </w:r>
      <w:r w:rsidR="005656D0" w:rsidRPr="005656D0">
        <w:rPr>
          <w:lang w:eastAsia="ko-KR"/>
        </w:rPr>
        <w:t>Broadcast of assistance data</w:t>
      </w:r>
      <w:r w:rsidR="005656D0" w:rsidRPr="00B87AEC">
        <w:rPr>
          <w:lang w:eastAsia="ko-KR"/>
        </w:rPr>
        <w:t>"</w:t>
      </w:r>
      <w:r w:rsidR="005656D0">
        <w:rPr>
          <w:lang w:eastAsia="ko-KR"/>
        </w:rPr>
        <w:t>, Qualcomm Incorporated.</w:t>
      </w:r>
    </w:p>
    <w:p w14:paraId="7881ACB9" w14:textId="38D0C049" w:rsidR="00077367" w:rsidRDefault="00077367" w:rsidP="00FF0A78">
      <w:pPr>
        <w:ind w:left="568" w:hanging="568"/>
        <w:rPr>
          <w:lang w:eastAsia="ko-KR"/>
        </w:rPr>
      </w:pPr>
      <w:r>
        <w:rPr>
          <w:lang w:eastAsia="ko-KR"/>
        </w:rPr>
        <w:t>[12]</w:t>
      </w:r>
      <w:r>
        <w:rPr>
          <w:lang w:eastAsia="ko-KR"/>
        </w:rPr>
        <w:tab/>
        <w:t>R2-19</w:t>
      </w:r>
      <w:r w:rsidR="00166CFD">
        <w:rPr>
          <w:lang w:eastAsia="ko-KR"/>
        </w:rPr>
        <w:t xml:space="preserve">06783, </w:t>
      </w:r>
      <w:r w:rsidR="00166CFD" w:rsidRPr="00B87AEC">
        <w:rPr>
          <w:lang w:eastAsia="ko-KR"/>
        </w:rPr>
        <w:t>"</w:t>
      </w:r>
      <w:r w:rsidR="00166CFD">
        <w:rPr>
          <w:lang w:eastAsia="ko-KR"/>
        </w:rPr>
        <w:t>Broadcast of Location Assistance Data by NG-RAN</w:t>
      </w:r>
      <w:r w:rsidR="00166CFD" w:rsidRPr="00B87AEC">
        <w:rPr>
          <w:lang w:eastAsia="ko-KR"/>
        </w:rPr>
        <w:t>"</w:t>
      </w:r>
      <w:r w:rsidR="00166CFD">
        <w:rPr>
          <w:lang w:eastAsia="ko-KR"/>
        </w:rPr>
        <w:t>, Qualcomm Incorporated.</w:t>
      </w:r>
    </w:p>
    <w:p w14:paraId="31402840" w14:textId="1B791598" w:rsidR="00187A6F" w:rsidRDefault="00187A6F" w:rsidP="00187A6F">
      <w:pPr>
        <w:ind w:left="568" w:hanging="568"/>
        <w:rPr>
          <w:lang w:eastAsia="ko-KR"/>
        </w:rPr>
      </w:pPr>
      <w:r>
        <w:rPr>
          <w:lang w:eastAsia="ko-KR"/>
        </w:rPr>
        <w:t>[13]</w:t>
      </w:r>
      <w:r>
        <w:rPr>
          <w:lang w:eastAsia="ko-KR"/>
        </w:rPr>
        <w:tab/>
        <w:t>R2-19</w:t>
      </w:r>
      <w:r w:rsidR="00E47C74">
        <w:rPr>
          <w:lang w:eastAsia="ko-KR"/>
        </w:rPr>
        <w:t>09419</w:t>
      </w:r>
      <w:r>
        <w:rPr>
          <w:lang w:eastAsia="ko-KR"/>
        </w:rPr>
        <w:t xml:space="preserve">, </w:t>
      </w:r>
      <w:r w:rsidRPr="00B87AEC">
        <w:rPr>
          <w:lang w:eastAsia="ko-KR"/>
        </w:rPr>
        <w:t>"</w:t>
      </w:r>
      <w:r w:rsidR="00834A9A" w:rsidRPr="00BB27BA">
        <w:t>Running LPP CR for PPP-RTK support (SSR)</w:t>
      </w:r>
      <w:r w:rsidRPr="00B87AEC">
        <w:rPr>
          <w:lang w:eastAsia="ko-KR"/>
        </w:rPr>
        <w:t>"</w:t>
      </w:r>
      <w:r>
        <w:rPr>
          <w:lang w:eastAsia="ko-KR"/>
        </w:rPr>
        <w:t>, Qualcomm Incorporated.</w:t>
      </w:r>
      <w:r w:rsidR="00834A9A">
        <w:rPr>
          <w:lang w:eastAsia="ko-KR"/>
        </w:rPr>
        <w:t xml:space="preserve"> </w:t>
      </w:r>
    </w:p>
    <w:p w14:paraId="4018AB6D" w14:textId="09EDAAB9" w:rsidR="00DC3732" w:rsidRDefault="00DC3732" w:rsidP="00187A6F">
      <w:pPr>
        <w:ind w:left="568" w:hanging="568"/>
        <w:rPr>
          <w:lang w:eastAsia="ko-KR"/>
        </w:rPr>
      </w:pPr>
      <w:r>
        <w:rPr>
          <w:lang w:eastAsia="ko-KR"/>
        </w:rPr>
        <w:t>[14]</w:t>
      </w:r>
      <w:r>
        <w:rPr>
          <w:lang w:eastAsia="ko-KR"/>
        </w:rPr>
        <w:tab/>
        <w:t>R2-19</w:t>
      </w:r>
      <w:r w:rsidR="00E47C74">
        <w:rPr>
          <w:lang w:eastAsia="ko-KR"/>
        </w:rPr>
        <w:t>09424</w:t>
      </w:r>
      <w:r>
        <w:rPr>
          <w:lang w:eastAsia="ko-KR"/>
        </w:rPr>
        <w:t xml:space="preserve">, </w:t>
      </w:r>
      <w:r w:rsidRPr="00B87AEC">
        <w:rPr>
          <w:lang w:eastAsia="ko-KR"/>
        </w:rPr>
        <w:t>"</w:t>
      </w:r>
      <w:r w:rsidR="007837F0" w:rsidRPr="007837F0">
        <w:rPr>
          <w:lang w:eastAsia="ko-KR"/>
        </w:rPr>
        <w:t>Assistance Data for DL-only UE-based mode</w:t>
      </w:r>
      <w:r w:rsidR="007837F0" w:rsidRPr="00B87AEC">
        <w:rPr>
          <w:lang w:eastAsia="ko-KR"/>
        </w:rPr>
        <w:t>"</w:t>
      </w:r>
      <w:r w:rsidR="007837F0">
        <w:rPr>
          <w:lang w:eastAsia="ko-KR"/>
        </w:rPr>
        <w:t>, Qualcomm Incorporated.</w:t>
      </w:r>
    </w:p>
    <w:p w14:paraId="6D1966D0" w14:textId="770BD21F" w:rsidR="006E3336" w:rsidRDefault="006E3336" w:rsidP="00187A6F">
      <w:pPr>
        <w:ind w:left="568" w:hanging="568"/>
        <w:rPr>
          <w:lang w:eastAsia="ko-KR"/>
        </w:rPr>
      </w:pPr>
      <w:r>
        <w:rPr>
          <w:lang w:eastAsia="ko-KR"/>
        </w:rPr>
        <w:t>[15]</w:t>
      </w:r>
      <w:r>
        <w:rPr>
          <w:lang w:eastAsia="ko-KR"/>
        </w:rPr>
        <w:tab/>
        <w:t>R2-19</w:t>
      </w:r>
      <w:r w:rsidR="00F41871">
        <w:rPr>
          <w:lang w:eastAsia="ko-KR"/>
        </w:rPr>
        <w:t>09420</w:t>
      </w:r>
      <w:r>
        <w:rPr>
          <w:lang w:eastAsia="ko-KR"/>
        </w:rPr>
        <w:t xml:space="preserve">, </w:t>
      </w:r>
      <w:r w:rsidR="00882C1A" w:rsidRPr="00B87AEC">
        <w:rPr>
          <w:lang w:eastAsia="ko-KR"/>
        </w:rPr>
        <w:t>"</w:t>
      </w:r>
      <w:r w:rsidR="00882C1A" w:rsidRPr="00882C1A">
        <w:rPr>
          <w:lang w:eastAsia="ko-KR"/>
        </w:rPr>
        <w:t>Running LTE RRC CR for PPP-RTK support (SSR)</w:t>
      </w:r>
      <w:r w:rsidR="00882C1A" w:rsidRPr="00B87AEC">
        <w:rPr>
          <w:lang w:eastAsia="ko-KR"/>
        </w:rPr>
        <w:t>"</w:t>
      </w:r>
      <w:r w:rsidR="00882C1A">
        <w:rPr>
          <w:lang w:eastAsia="ko-KR"/>
        </w:rPr>
        <w:t>, Qualcomm Incorporated.</w:t>
      </w:r>
    </w:p>
    <w:p w14:paraId="03B20F98" w14:textId="39CC9325" w:rsidR="008D7056" w:rsidRDefault="008D7056" w:rsidP="00187A6F">
      <w:pPr>
        <w:ind w:left="568" w:hanging="568"/>
        <w:rPr>
          <w:lang w:eastAsia="ko-KR"/>
        </w:rPr>
      </w:pPr>
      <w:r>
        <w:rPr>
          <w:lang w:eastAsia="ko-KR"/>
        </w:rPr>
        <w:t>[16]</w:t>
      </w:r>
      <w:r>
        <w:rPr>
          <w:lang w:eastAsia="ko-KR"/>
        </w:rPr>
        <w:tab/>
        <w:t>R2-19</w:t>
      </w:r>
      <w:r w:rsidR="00F41871">
        <w:rPr>
          <w:lang w:eastAsia="ko-KR"/>
        </w:rPr>
        <w:t>09423</w:t>
      </w:r>
      <w:r>
        <w:rPr>
          <w:lang w:eastAsia="ko-KR"/>
        </w:rPr>
        <w:t xml:space="preserve">, </w:t>
      </w:r>
      <w:r w:rsidRPr="00B87AEC">
        <w:rPr>
          <w:lang w:eastAsia="ko-KR"/>
        </w:rPr>
        <w:t>"</w:t>
      </w:r>
      <w:r>
        <w:rPr>
          <w:lang w:eastAsia="ko-KR"/>
        </w:rPr>
        <w:t xml:space="preserve">Draft CR to 38.331: </w:t>
      </w:r>
      <w:r w:rsidR="0041709F">
        <w:rPr>
          <w:lang w:eastAsia="ko-KR"/>
        </w:rPr>
        <w:t xml:space="preserve">Addition of </w:t>
      </w:r>
      <w:r w:rsidR="00897F58">
        <w:rPr>
          <w:lang w:eastAsia="ko-KR"/>
        </w:rPr>
        <w:t>b</w:t>
      </w:r>
      <w:r w:rsidRPr="005656D0">
        <w:rPr>
          <w:lang w:eastAsia="ko-KR"/>
        </w:rPr>
        <w:t xml:space="preserve">roadcast of </w:t>
      </w:r>
      <w:r w:rsidR="00897F58">
        <w:rPr>
          <w:lang w:eastAsia="ko-KR"/>
        </w:rPr>
        <w:t xml:space="preserve">positioning </w:t>
      </w:r>
      <w:r w:rsidRPr="005656D0">
        <w:rPr>
          <w:lang w:eastAsia="ko-KR"/>
        </w:rPr>
        <w:t>assistance data</w:t>
      </w:r>
      <w:r w:rsidRPr="00B87AEC">
        <w:rPr>
          <w:lang w:eastAsia="ko-KR"/>
        </w:rPr>
        <w:t>"</w:t>
      </w:r>
      <w:r>
        <w:rPr>
          <w:lang w:eastAsia="ko-KR"/>
        </w:rPr>
        <w:t xml:space="preserve">, Qualcomm Incorporated. </w:t>
      </w:r>
      <w:bookmarkEnd w:id="0"/>
      <w:bookmarkEnd w:id="1"/>
    </w:p>
    <w:sectPr w:rsidR="008D7056" w:rsidSect="0060721D">
      <w:footerReference w:type="default" r:id="rId19"/>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04AE4" w14:textId="77777777" w:rsidR="005A015D" w:rsidRDefault="005A015D">
      <w:r>
        <w:separator/>
      </w:r>
    </w:p>
  </w:endnote>
  <w:endnote w:type="continuationSeparator" w:id="0">
    <w:p w14:paraId="09DFA7AF" w14:textId="77777777" w:rsidR="005A015D" w:rsidRDefault="005A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59B6B" w14:textId="77777777" w:rsidR="00C360F7" w:rsidRDefault="00C360F7">
    <w:pPr>
      <w:pStyle w:val="Footer"/>
    </w:pPr>
    <w:r>
      <w:rPr>
        <w:noProof w:val="0"/>
      </w:rPr>
      <w:fldChar w:fldCharType="begin"/>
    </w:r>
    <w:r>
      <w:instrText xml:space="preserve"> PAGE   \* MERGEFORMAT </w:instrText>
    </w:r>
    <w:r>
      <w:rPr>
        <w:noProof w:val="0"/>
      </w:rPr>
      <w:fldChar w:fldCharType="separate"/>
    </w:r>
    <w:r>
      <w:t>2</w:t>
    </w:r>
    <w:r>
      <w:fldChar w:fldCharType="end"/>
    </w:r>
  </w:p>
  <w:p w14:paraId="61D689F1" w14:textId="335BD690" w:rsidR="00C360F7" w:rsidRDefault="00C36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4637C" w14:textId="77777777" w:rsidR="005A015D" w:rsidRDefault="005A015D">
      <w:r>
        <w:separator/>
      </w:r>
    </w:p>
  </w:footnote>
  <w:footnote w:type="continuationSeparator" w:id="0">
    <w:p w14:paraId="20AE714F" w14:textId="77777777" w:rsidR="005A015D" w:rsidRDefault="005A0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7F1D35"/>
    <w:multiLevelType w:val="hybridMultilevel"/>
    <w:tmpl w:val="2E62D4A8"/>
    <w:lvl w:ilvl="0" w:tplc="37122E50">
      <w:start w:val="1"/>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3AB"/>
    <w:rsid w:val="00003DD0"/>
    <w:rsid w:val="00004E23"/>
    <w:rsid w:val="00006570"/>
    <w:rsid w:val="0000768C"/>
    <w:rsid w:val="00007797"/>
    <w:rsid w:val="00007F21"/>
    <w:rsid w:val="00010F37"/>
    <w:rsid w:val="00011B04"/>
    <w:rsid w:val="00012291"/>
    <w:rsid w:val="000129C2"/>
    <w:rsid w:val="00014755"/>
    <w:rsid w:val="000149B9"/>
    <w:rsid w:val="000169F1"/>
    <w:rsid w:val="00017DEF"/>
    <w:rsid w:val="00021A9A"/>
    <w:rsid w:val="00022370"/>
    <w:rsid w:val="000248E2"/>
    <w:rsid w:val="00026983"/>
    <w:rsid w:val="00030297"/>
    <w:rsid w:val="00031B82"/>
    <w:rsid w:val="00033397"/>
    <w:rsid w:val="00033C8E"/>
    <w:rsid w:val="00037D63"/>
    <w:rsid w:val="00040095"/>
    <w:rsid w:val="00045342"/>
    <w:rsid w:val="0004567B"/>
    <w:rsid w:val="000510AF"/>
    <w:rsid w:val="00051834"/>
    <w:rsid w:val="00053D1E"/>
    <w:rsid w:val="0005494B"/>
    <w:rsid w:val="00054A22"/>
    <w:rsid w:val="00054FE5"/>
    <w:rsid w:val="00055472"/>
    <w:rsid w:val="00055D81"/>
    <w:rsid w:val="0006068B"/>
    <w:rsid w:val="00060ADF"/>
    <w:rsid w:val="000611D7"/>
    <w:rsid w:val="00061511"/>
    <w:rsid w:val="00062035"/>
    <w:rsid w:val="000655A6"/>
    <w:rsid w:val="00067731"/>
    <w:rsid w:val="00071F6B"/>
    <w:rsid w:val="0007228F"/>
    <w:rsid w:val="000725BC"/>
    <w:rsid w:val="00075772"/>
    <w:rsid w:val="0007584D"/>
    <w:rsid w:val="00077367"/>
    <w:rsid w:val="00080512"/>
    <w:rsid w:val="00080EA2"/>
    <w:rsid w:val="000815CB"/>
    <w:rsid w:val="00081B10"/>
    <w:rsid w:val="00084B53"/>
    <w:rsid w:val="000854FD"/>
    <w:rsid w:val="00086088"/>
    <w:rsid w:val="0009041A"/>
    <w:rsid w:val="0009128B"/>
    <w:rsid w:val="000920CF"/>
    <w:rsid w:val="000A242C"/>
    <w:rsid w:val="000A33C0"/>
    <w:rsid w:val="000A38A3"/>
    <w:rsid w:val="000A3CD5"/>
    <w:rsid w:val="000A520C"/>
    <w:rsid w:val="000A5709"/>
    <w:rsid w:val="000B0454"/>
    <w:rsid w:val="000B1185"/>
    <w:rsid w:val="000B26CF"/>
    <w:rsid w:val="000B6DA0"/>
    <w:rsid w:val="000B6E0F"/>
    <w:rsid w:val="000C034D"/>
    <w:rsid w:val="000C16A9"/>
    <w:rsid w:val="000C48E1"/>
    <w:rsid w:val="000C4AC8"/>
    <w:rsid w:val="000C5AE5"/>
    <w:rsid w:val="000C5DE9"/>
    <w:rsid w:val="000C7ABB"/>
    <w:rsid w:val="000D178B"/>
    <w:rsid w:val="000D1C0E"/>
    <w:rsid w:val="000D1CD0"/>
    <w:rsid w:val="000D227E"/>
    <w:rsid w:val="000D4E1B"/>
    <w:rsid w:val="000D58AB"/>
    <w:rsid w:val="000D7A6C"/>
    <w:rsid w:val="000E0F43"/>
    <w:rsid w:val="000E3FA0"/>
    <w:rsid w:val="000E48C2"/>
    <w:rsid w:val="000E4F9C"/>
    <w:rsid w:val="000E5D93"/>
    <w:rsid w:val="000E78B0"/>
    <w:rsid w:val="000F03DA"/>
    <w:rsid w:val="000F1705"/>
    <w:rsid w:val="000F30BC"/>
    <w:rsid w:val="000F3608"/>
    <w:rsid w:val="000F41A1"/>
    <w:rsid w:val="00104808"/>
    <w:rsid w:val="001048E9"/>
    <w:rsid w:val="001064A5"/>
    <w:rsid w:val="00106B6C"/>
    <w:rsid w:val="001130F9"/>
    <w:rsid w:val="00115A70"/>
    <w:rsid w:val="00116918"/>
    <w:rsid w:val="00117DCC"/>
    <w:rsid w:val="00124E2D"/>
    <w:rsid w:val="00126705"/>
    <w:rsid w:val="0012701B"/>
    <w:rsid w:val="00127DDE"/>
    <w:rsid w:val="00131594"/>
    <w:rsid w:val="0013359F"/>
    <w:rsid w:val="00134826"/>
    <w:rsid w:val="00135708"/>
    <w:rsid w:val="00141A85"/>
    <w:rsid w:val="00141E24"/>
    <w:rsid w:val="00142DAF"/>
    <w:rsid w:val="001442F7"/>
    <w:rsid w:val="00152FF8"/>
    <w:rsid w:val="001532B9"/>
    <w:rsid w:val="00161B7D"/>
    <w:rsid w:val="00162451"/>
    <w:rsid w:val="001638B6"/>
    <w:rsid w:val="00165125"/>
    <w:rsid w:val="00166CFD"/>
    <w:rsid w:val="00167105"/>
    <w:rsid w:val="00172536"/>
    <w:rsid w:val="0017304B"/>
    <w:rsid w:val="001734A8"/>
    <w:rsid w:val="00177E8D"/>
    <w:rsid w:val="00177FF6"/>
    <w:rsid w:val="00180F81"/>
    <w:rsid w:val="00185DBE"/>
    <w:rsid w:val="00185F8F"/>
    <w:rsid w:val="00187A6F"/>
    <w:rsid w:val="001907B3"/>
    <w:rsid w:val="00195352"/>
    <w:rsid w:val="00196B22"/>
    <w:rsid w:val="0019760F"/>
    <w:rsid w:val="001A0221"/>
    <w:rsid w:val="001A31C9"/>
    <w:rsid w:val="001A4E58"/>
    <w:rsid w:val="001A551E"/>
    <w:rsid w:val="001A6C41"/>
    <w:rsid w:val="001A77C1"/>
    <w:rsid w:val="001A7F63"/>
    <w:rsid w:val="001B1FB9"/>
    <w:rsid w:val="001B36D7"/>
    <w:rsid w:val="001B3E8E"/>
    <w:rsid w:val="001B4161"/>
    <w:rsid w:val="001B5D7B"/>
    <w:rsid w:val="001B5DC7"/>
    <w:rsid w:val="001C091F"/>
    <w:rsid w:val="001C1153"/>
    <w:rsid w:val="001C21B4"/>
    <w:rsid w:val="001C4718"/>
    <w:rsid w:val="001C5019"/>
    <w:rsid w:val="001C53D5"/>
    <w:rsid w:val="001C70CD"/>
    <w:rsid w:val="001D02C2"/>
    <w:rsid w:val="001D4D0D"/>
    <w:rsid w:val="001D6EBC"/>
    <w:rsid w:val="001E1F92"/>
    <w:rsid w:val="001E20BD"/>
    <w:rsid w:val="001E3587"/>
    <w:rsid w:val="001E38FC"/>
    <w:rsid w:val="001E72D5"/>
    <w:rsid w:val="001E7A49"/>
    <w:rsid w:val="001F168B"/>
    <w:rsid w:val="001F2AE4"/>
    <w:rsid w:val="001F7683"/>
    <w:rsid w:val="002004AC"/>
    <w:rsid w:val="002016C8"/>
    <w:rsid w:val="00202333"/>
    <w:rsid w:val="0020326B"/>
    <w:rsid w:val="0020433B"/>
    <w:rsid w:val="0020770B"/>
    <w:rsid w:val="00207E29"/>
    <w:rsid w:val="0021009A"/>
    <w:rsid w:val="00212BDF"/>
    <w:rsid w:val="00212EE8"/>
    <w:rsid w:val="002132D7"/>
    <w:rsid w:val="002145AC"/>
    <w:rsid w:val="00214C44"/>
    <w:rsid w:val="00215266"/>
    <w:rsid w:val="00216F48"/>
    <w:rsid w:val="00216FB7"/>
    <w:rsid w:val="002210B3"/>
    <w:rsid w:val="002213C3"/>
    <w:rsid w:val="00221F94"/>
    <w:rsid w:val="0022323C"/>
    <w:rsid w:val="00223E5B"/>
    <w:rsid w:val="0022418B"/>
    <w:rsid w:val="0022517D"/>
    <w:rsid w:val="00225276"/>
    <w:rsid w:val="002312A6"/>
    <w:rsid w:val="002313E0"/>
    <w:rsid w:val="00232CD2"/>
    <w:rsid w:val="002332A0"/>
    <w:rsid w:val="00233C1D"/>
    <w:rsid w:val="002347A2"/>
    <w:rsid w:val="002361D8"/>
    <w:rsid w:val="002432DF"/>
    <w:rsid w:val="0024405F"/>
    <w:rsid w:val="00245A94"/>
    <w:rsid w:val="00245B7D"/>
    <w:rsid w:val="00245EB0"/>
    <w:rsid w:val="002506A5"/>
    <w:rsid w:val="002506B2"/>
    <w:rsid w:val="00250E3F"/>
    <w:rsid w:val="002517E8"/>
    <w:rsid w:val="00253CAA"/>
    <w:rsid w:val="002542A7"/>
    <w:rsid w:val="002550F7"/>
    <w:rsid w:val="0025560D"/>
    <w:rsid w:val="0025622F"/>
    <w:rsid w:val="00256759"/>
    <w:rsid w:val="00256D56"/>
    <w:rsid w:val="00257E99"/>
    <w:rsid w:val="00261008"/>
    <w:rsid w:val="0026125B"/>
    <w:rsid w:val="00261B3F"/>
    <w:rsid w:val="00262D02"/>
    <w:rsid w:val="002638B8"/>
    <w:rsid w:val="0026545C"/>
    <w:rsid w:val="00265E06"/>
    <w:rsid w:val="00271632"/>
    <w:rsid w:val="002740F9"/>
    <w:rsid w:val="002745D8"/>
    <w:rsid w:val="00274F08"/>
    <w:rsid w:val="00282E0B"/>
    <w:rsid w:val="00283793"/>
    <w:rsid w:val="00284FD4"/>
    <w:rsid w:val="002858F0"/>
    <w:rsid w:val="002864A5"/>
    <w:rsid w:val="002870DC"/>
    <w:rsid w:val="00294EBE"/>
    <w:rsid w:val="002971CF"/>
    <w:rsid w:val="002A0C1A"/>
    <w:rsid w:val="002A1E13"/>
    <w:rsid w:val="002A2D76"/>
    <w:rsid w:val="002A3893"/>
    <w:rsid w:val="002A3DBC"/>
    <w:rsid w:val="002A4682"/>
    <w:rsid w:val="002A4842"/>
    <w:rsid w:val="002A56F8"/>
    <w:rsid w:val="002A608E"/>
    <w:rsid w:val="002A6CC1"/>
    <w:rsid w:val="002A6DF2"/>
    <w:rsid w:val="002A7334"/>
    <w:rsid w:val="002A7353"/>
    <w:rsid w:val="002B1A70"/>
    <w:rsid w:val="002B2D66"/>
    <w:rsid w:val="002B38D8"/>
    <w:rsid w:val="002B3A16"/>
    <w:rsid w:val="002B3E69"/>
    <w:rsid w:val="002B50F4"/>
    <w:rsid w:val="002B51B6"/>
    <w:rsid w:val="002C2753"/>
    <w:rsid w:val="002C41A4"/>
    <w:rsid w:val="002C7581"/>
    <w:rsid w:val="002D2561"/>
    <w:rsid w:val="002D49C8"/>
    <w:rsid w:val="002D6047"/>
    <w:rsid w:val="002D6A6B"/>
    <w:rsid w:val="002D6B19"/>
    <w:rsid w:val="002D7361"/>
    <w:rsid w:val="002D78AF"/>
    <w:rsid w:val="002D7B55"/>
    <w:rsid w:val="002E0897"/>
    <w:rsid w:val="002E28E7"/>
    <w:rsid w:val="002E46F3"/>
    <w:rsid w:val="002E5C85"/>
    <w:rsid w:val="002E6B17"/>
    <w:rsid w:val="002F187A"/>
    <w:rsid w:val="002F70C3"/>
    <w:rsid w:val="002F7E22"/>
    <w:rsid w:val="00301301"/>
    <w:rsid w:val="00302CB9"/>
    <w:rsid w:val="00305375"/>
    <w:rsid w:val="00305FB6"/>
    <w:rsid w:val="00311125"/>
    <w:rsid w:val="00313207"/>
    <w:rsid w:val="00314395"/>
    <w:rsid w:val="003171BE"/>
    <w:rsid w:val="003172DC"/>
    <w:rsid w:val="003200A9"/>
    <w:rsid w:val="0032384B"/>
    <w:rsid w:val="00326675"/>
    <w:rsid w:val="00326BB4"/>
    <w:rsid w:val="00330E98"/>
    <w:rsid w:val="00332EAD"/>
    <w:rsid w:val="00333D4F"/>
    <w:rsid w:val="003350FC"/>
    <w:rsid w:val="00336EA8"/>
    <w:rsid w:val="003371DB"/>
    <w:rsid w:val="0033792A"/>
    <w:rsid w:val="00337B65"/>
    <w:rsid w:val="00337C95"/>
    <w:rsid w:val="003403C4"/>
    <w:rsid w:val="00341865"/>
    <w:rsid w:val="0034488A"/>
    <w:rsid w:val="0034615F"/>
    <w:rsid w:val="003474E5"/>
    <w:rsid w:val="00347527"/>
    <w:rsid w:val="003509AB"/>
    <w:rsid w:val="00350C82"/>
    <w:rsid w:val="00350D3F"/>
    <w:rsid w:val="0035201C"/>
    <w:rsid w:val="0035462D"/>
    <w:rsid w:val="00356C9A"/>
    <w:rsid w:val="0035725A"/>
    <w:rsid w:val="00357879"/>
    <w:rsid w:val="00360217"/>
    <w:rsid w:val="00361446"/>
    <w:rsid w:val="00361762"/>
    <w:rsid w:val="00362CBD"/>
    <w:rsid w:val="0036339A"/>
    <w:rsid w:val="003664F2"/>
    <w:rsid w:val="00366ACF"/>
    <w:rsid w:val="003717B0"/>
    <w:rsid w:val="003718DE"/>
    <w:rsid w:val="0037269A"/>
    <w:rsid w:val="00374124"/>
    <w:rsid w:val="00375DFC"/>
    <w:rsid w:val="00380B67"/>
    <w:rsid w:val="00382675"/>
    <w:rsid w:val="0038612E"/>
    <w:rsid w:val="00386651"/>
    <w:rsid w:val="00386FC7"/>
    <w:rsid w:val="00397769"/>
    <w:rsid w:val="003A2444"/>
    <w:rsid w:val="003A4103"/>
    <w:rsid w:val="003A54CA"/>
    <w:rsid w:val="003A58E6"/>
    <w:rsid w:val="003B2272"/>
    <w:rsid w:val="003B31F5"/>
    <w:rsid w:val="003B39EC"/>
    <w:rsid w:val="003B47BA"/>
    <w:rsid w:val="003C08B7"/>
    <w:rsid w:val="003C3971"/>
    <w:rsid w:val="003C40DD"/>
    <w:rsid w:val="003C5237"/>
    <w:rsid w:val="003D0196"/>
    <w:rsid w:val="003D0226"/>
    <w:rsid w:val="003D1DD2"/>
    <w:rsid w:val="003D2449"/>
    <w:rsid w:val="003D38C9"/>
    <w:rsid w:val="003E06C9"/>
    <w:rsid w:val="003E2E3A"/>
    <w:rsid w:val="003E5465"/>
    <w:rsid w:val="003E676F"/>
    <w:rsid w:val="003F0DCD"/>
    <w:rsid w:val="003F4887"/>
    <w:rsid w:val="003F5BA4"/>
    <w:rsid w:val="003F612F"/>
    <w:rsid w:val="00400612"/>
    <w:rsid w:val="0040087F"/>
    <w:rsid w:val="00401A88"/>
    <w:rsid w:val="0040349A"/>
    <w:rsid w:val="00404A77"/>
    <w:rsid w:val="004063ED"/>
    <w:rsid w:val="004073B2"/>
    <w:rsid w:val="004115A7"/>
    <w:rsid w:val="00413D2B"/>
    <w:rsid w:val="004141D1"/>
    <w:rsid w:val="004152DE"/>
    <w:rsid w:val="00415EB1"/>
    <w:rsid w:val="00416458"/>
    <w:rsid w:val="0041709F"/>
    <w:rsid w:val="0042010F"/>
    <w:rsid w:val="00420D35"/>
    <w:rsid w:val="004219CB"/>
    <w:rsid w:val="00421F8C"/>
    <w:rsid w:val="00422E2C"/>
    <w:rsid w:val="00424964"/>
    <w:rsid w:val="00424E21"/>
    <w:rsid w:val="00426C9B"/>
    <w:rsid w:val="0042763E"/>
    <w:rsid w:val="004302A2"/>
    <w:rsid w:val="00433DB8"/>
    <w:rsid w:val="00433FE4"/>
    <w:rsid w:val="00434414"/>
    <w:rsid w:val="0044167D"/>
    <w:rsid w:val="0044192E"/>
    <w:rsid w:val="00441D1A"/>
    <w:rsid w:val="004423F8"/>
    <w:rsid w:val="0044270B"/>
    <w:rsid w:val="00442DCD"/>
    <w:rsid w:val="00442DFE"/>
    <w:rsid w:val="00444186"/>
    <w:rsid w:val="00444F68"/>
    <w:rsid w:val="00445FF6"/>
    <w:rsid w:val="004469A1"/>
    <w:rsid w:val="00446FBA"/>
    <w:rsid w:val="0044709A"/>
    <w:rsid w:val="004474A0"/>
    <w:rsid w:val="00450A4B"/>
    <w:rsid w:val="00451D23"/>
    <w:rsid w:val="00454CC9"/>
    <w:rsid w:val="004556E1"/>
    <w:rsid w:val="00455887"/>
    <w:rsid w:val="00463659"/>
    <w:rsid w:val="004701F2"/>
    <w:rsid w:val="00473E0A"/>
    <w:rsid w:val="00474102"/>
    <w:rsid w:val="0047428E"/>
    <w:rsid w:val="00474BCA"/>
    <w:rsid w:val="00474ED7"/>
    <w:rsid w:val="004757D0"/>
    <w:rsid w:val="004760F3"/>
    <w:rsid w:val="00476BC4"/>
    <w:rsid w:val="00481401"/>
    <w:rsid w:val="0048242F"/>
    <w:rsid w:val="004831FD"/>
    <w:rsid w:val="00483D32"/>
    <w:rsid w:val="00484810"/>
    <w:rsid w:val="0049063F"/>
    <w:rsid w:val="00490F94"/>
    <w:rsid w:val="0049338C"/>
    <w:rsid w:val="00493617"/>
    <w:rsid w:val="0049391E"/>
    <w:rsid w:val="00494B48"/>
    <w:rsid w:val="00494C84"/>
    <w:rsid w:val="004966E4"/>
    <w:rsid w:val="004A489E"/>
    <w:rsid w:val="004B0278"/>
    <w:rsid w:val="004B407A"/>
    <w:rsid w:val="004B4C97"/>
    <w:rsid w:val="004B6773"/>
    <w:rsid w:val="004C3DC5"/>
    <w:rsid w:val="004C44CD"/>
    <w:rsid w:val="004D05CE"/>
    <w:rsid w:val="004D0F5D"/>
    <w:rsid w:val="004D2617"/>
    <w:rsid w:val="004D27D2"/>
    <w:rsid w:val="004D28B9"/>
    <w:rsid w:val="004D3578"/>
    <w:rsid w:val="004D4A1B"/>
    <w:rsid w:val="004D5B8C"/>
    <w:rsid w:val="004D5DE5"/>
    <w:rsid w:val="004E213A"/>
    <w:rsid w:val="004E2CAB"/>
    <w:rsid w:val="004E56B8"/>
    <w:rsid w:val="004F0184"/>
    <w:rsid w:val="004F113F"/>
    <w:rsid w:val="004F12D6"/>
    <w:rsid w:val="004F2430"/>
    <w:rsid w:val="004F3B7E"/>
    <w:rsid w:val="004F4DA3"/>
    <w:rsid w:val="004F682C"/>
    <w:rsid w:val="00501C68"/>
    <w:rsid w:val="00506DB7"/>
    <w:rsid w:val="00507F68"/>
    <w:rsid w:val="00510E7A"/>
    <w:rsid w:val="00511231"/>
    <w:rsid w:val="00512645"/>
    <w:rsid w:val="00521D3B"/>
    <w:rsid w:val="00523AA0"/>
    <w:rsid w:val="0052544C"/>
    <w:rsid w:val="00526799"/>
    <w:rsid w:val="00526C9F"/>
    <w:rsid w:val="0052722B"/>
    <w:rsid w:val="00527D40"/>
    <w:rsid w:val="00530168"/>
    <w:rsid w:val="005327B6"/>
    <w:rsid w:val="005332D4"/>
    <w:rsid w:val="00534859"/>
    <w:rsid w:val="00534C21"/>
    <w:rsid w:val="00534D81"/>
    <w:rsid w:val="0053630B"/>
    <w:rsid w:val="00536534"/>
    <w:rsid w:val="0053742B"/>
    <w:rsid w:val="00540AE9"/>
    <w:rsid w:val="00543E6C"/>
    <w:rsid w:val="00546BE7"/>
    <w:rsid w:val="00547128"/>
    <w:rsid w:val="00547B5A"/>
    <w:rsid w:val="005501DD"/>
    <w:rsid w:val="005508F0"/>
    <w:rsid w:val="0055158F"/>
    <w:rsid w:val="005528EC"/>
    <w:rsid w:val="00552F74"/>
    <w:rsid w:val="00553385"/>
    <w:rsid w:val="00553A9E"/>
    <w:rsid w:val="00564A2B"/>
    <w:rsid w:val="00564BE0"/>
    <w:rsid w:val="00565087"/>
    <w:rsid w:val="005656D0"/>
    <w:rsid w:val="00566BD2"/>
    <w:rsid w:val="005776DF"/>
    <w:rsid w:val="005814DC"/>
    <w:rsid w:val="00581DBF"/>
    <w:rsid w:val="00584DEB"/>
    <w:rsid w:val="005855A4"/>
    <w:rsid w:val="0058794C"/>
    <w:rsid w:val="00587E76"/>
    <w:rsid w:val="00591A8F"/>
    <w:rsid w:val="00591B99"/>
    <w:rsid w:val="00593670"/>
    <w:rsid w:val="005A015D"/>
    <w:rsid w:val="005A1169"/>
    <w:rsid w:val="005A1C86"/>
    <w:rsid w:val="005A1E14"/>
    <w:rsid w:val="005A46C2"/>
    <w:rsid w:val="005A4CDA"/>
    <w:rsid w:val="005A611C"/>
    <w:rsid w:val="005A68E2"/>
    <w:rsid w:val="005B2A39"/>
    <w:rsid w:val="005B597F"/>
    <w:rsid w:val="005B6CA2"/>
    <w:rsid w:val="005C4ABF"/>
    <w:rsid w:val="005C5C84"/>
    <w:rsid w:val="005C6065"/>
    <w:rsid w:val="005C7999"/>
    <w:rsid w:val="005D0335"/>
    <w:rsid w:val="005D0CB6"/>
    <w:rsid w:val="005D1173"/>
    <w:rsid w:val="005D2D34"/>
    <w:rsid w:val="005D2E01"/>
    <w:rsid w:val="005D5F31"/>
    <w:rsid w:val="005E0F0A"/>
    <w:rsid w:val="005E1543"/>
    <w:rsid w:val="005E20D5"/>
    <w:rsid w:val="005E32F1"/>
    <w:rsid w:val="005E428C"/>
    <w:rsid w:val="005E4E72"/>
    <w:rsid w:val="005E5167"/>
    <w:rsid w:val="005E7081"/>
    <w:rsid w:val="005E79E6"/>
    <w:rsid w:val="005F1C4D"/>
    <w:rsid w:val="005F2C22"/>
    <w:rsid w:val="005F5D52"/>
    <w:rsid w:val="005F6F03"/>
    <w:rsid w:val="005F7380"/>
    <w:rsid w:val="005F7799"/>
    <w:rsid w:val="00604965"/>
    <w:rsid w:val="00604E3A"/>
    <w:rsid w:val="0060721D"/>
    <w:rsid w:val="00607475"/>
    <w:rsid w:val="006103CE"/>
    <w:rsid w:val="00610D9C"/>
    <w:rsid w:val="00611F9B"/>
    <w:rsid w:val="00614FDF"/>
    <w:rsid w:val="0061555D"/>
    <w:rsid w:val="00617E87"/>
    <w:rsid w:val="006211F4"/>
    <w:rsid w:val="00622517"/>
    <w:rsid w:val="0062388E"/>
    <w:rsid w:val="00625D0C"/>
    <w:rsid w:val="00627CF0"/>
    <w:rsid w:val="006325C6"/>
    <w:rsid w:val="00636653"/>
    <w:rsid w:val="006435B2"/>
    <w:rsid w:val="00645A1D"/>
    <w:rsid w:val="00646137"/>
    <w:rsid w:val="006464F4"/>
    <w:rsid w:val="0064746C"/>
    <w:rsid w:val="00653DBE"/>
    <w:rsid w:val="00655370"/>
    <w:rsid w:val="00656304"/>
    <w:rsid w:val="0066207C"/>
    <w:rsid w:val="00662BDF"/>
    <w:rsid w:val="006665E4"/>
    <w:rsid w:val="00666695"/>
    <w:rsid w:val="00666AE9"/>
    <w:rsid w:val="00672C0B"/>
    <w:rsid w:val="00676ABD"/>
    <w:rsid w:val="00681A1C"/>
    <w:rsid w:val="00682020"/>
    <w:rsid w:val="0068212E"/>
    <w:rsid w:val="00683D6B"/>
    <w:rsid w:val="00684072"/>
    <w:rsid w:val="00684195"/>
    <w:rsid w:val="006903E1"/>
    <w:rsid w:val="006930B1"/>
    <w:rsid w:val="00694F3C"/>
    <w:rsid w:val="00696364"/>
    <w:rsid w:val="00696A79"/>
    <w:rsid w:val="00696B64"/>
    <w:rsid w:val="00696D43"/>
    <w:rsid w:val="006972DF"/>
    <w:rsid w:val="006978E5"/>
    <w:rsid w:val="006A1C2B"/>
    <w:rsid w:val="006A7DB8"/>
    <w:rsid w:val="006B1B2C"/>
    <w:rsid w:val="006B39D4"/>
    <w:rsid w:val="006B5D2D"/>
    <w:rsid w:val="006B5E17"/>
    <w:rsid w:val="006B7102"/>
    <w:rsid w:val="006B7140"/>
    <w:rsid w:val="006C083E"/>
    <w:rsid w:val="006C27A2"/>
    <w:rsid w:val="006C386E"/>
    <w:rsid w:val="006C4DC9"/>
    <w:rsid w:val="006C516B"/>
    <w:rsid w:val="006C5BFD"/>
    <w:rsid w:val="006D05E2"/>
    <w:rsid w:val="006D0749"/>
    <w:rsid w:val="006D181A"/>
    <w:rsid w:val="006D2537"/>
    <w:rsid w:val="006D4E26"/>
    <w:rsid w:val="006D722E"/>
    <w:rsid w:val="006E3336"/>
    <w:rsid w:val="006E5C86"/>
    <w:rsid w:val="006F28A5"/>
    <w:rsid w:val="006F7B83"/>
    <w:rsid w:val="006F7EAE"/>
    <w:rsid w:val="00701E9A"/>
    <w:rsid w:val="00703D67"/>
    <w:rsid w:val="007042E1"/>
    <w:rsid w:val="00704853"/>
    <w:rsid w:val="00705319"/>
    <w:rsid w:val="00705949"/>
    <w:rsid w:val="00706731"/>
    <w:rsid w:val="007108B9"/>
    <w:rsid w:val="00710FE6"/>
    <w:rsid w:val="00711E56"/>
    <w:rsid w:val="007129F6"/>
    <w:rsid w:val="00712BF5"/>
    <w:rsid w:val="00713BE8"/>
    <w:rsid w:val="00714C61"/>
    <w:rsid w:val="00715213"/>
    <w:rsid w:val="00715EB1"/>
    <w:rsid w:val="007172EC"/>
    <w:rsid w:val="00717CE4"/>
    <w:rsid w:val="007210F0"/>
    <w:rsid w:val="00721317"/>
    <w:rsid w:val="007220F7"/>
    <w:rsid w:val="0072252E"/>
    <w:rsid w:val="007251EC"/>
    <w:rsid w:val="00727C3C"/>
    <w:rsid w:val="007304DE"/>
    <w:rsid w:val="007307DC"/>
    <w:rsid w:val="00734A5B"/>
    <w:rsid w:val="00741DFB"/>
    <w:rsid w:val="00744B72"/>
    <w:rsid w:val="00744CDE"/>
    <w:rsid w:val="00744E76"/>
    <w:rsid w:val="00745344"/>
    <w:rsid w:val="00745D90"/>
    <w:rsid w:val="007465AA"/>
    <w:rsid w:val="00747BDB"/>
    <w:rsid w:val="00750578"/>
    <w:rsid w:val="007523AD"/>
    <w:rsid w:val="0075346B"/>
    <w:rsid w:val="00755802"/>
    <w:rsid w:val="00755AD4"/>
    <w:rsid w:val="00755E65"/>
    <w:rsid w:val="00756BB4"/>
    <w:rsid w:val="00757323"/>
    <w:rsid w:val="00757871"/>
    <w:rsid w:val="00760A12"/>
    <w:rsid w:val="00767A51"/>
    <w:rsid w:val="00767CB6"/>
    <w:rsid w:val="00770730"/>
    <w:rsid w:val="00772EEA"/>
    <w:rsid w:val="00776DA8"/>
    <w:rsid w:val="00780F55"/>
    <w:rsid w:val="0078123D"/>
    <w:rsid w:val="00781623"/>
    <w:rsid w:val="00781D64"/>
    <w:rsid w:val="00781F0F"/>
    <w:rsid w:val="00782471"/>
    <w:rsid w:val="007837F0"/>
    <w:rsid w:val="007916DC"/>
    <w:rsid w:val="007924C3"/>
    <w:rsid w:val="007947CA"/>
    <w:rsid w:val="007957BE"/>
    <w:rsid w:val="0079732C"/>
    <w:rsid w:val="00797FF1"/>
    <w:rsid w:val="007A2DDF"/>
    <w:rsid w:val="007A6892"/>
    <w:rsid w:val="007A70FA"/>
    <w:rsid w:val="007B32C1"/>
    <w:rsid w:val="007B4E64"/>
    <w:rsid w:val="007B66AB"/>
    <w:rsid w:val="007B7D72"/>
    <w:rsid w:val="007C2337"/>
    <w:rsid w:val="007C255E"/>
    <w:rsid w:val="007C2C07"/>
    <w:rsid w:val="007C2CB7"/>
    <w:rsid w:val="007C30A1"/>
    <w:rsid w:val="007C3BBB"/>
    <w:rsid w:val="007C3D55"/>
    <w:rsid w:val="007C5091"/>
    <w:rsid w:val="007C6D94"/>
    <w:rsid w:val="007C7784"/>
    <w:rsid w:val="007C7D0A"/>
    <w:rsid w:val="007D16C0"/>
    <w:rsid w:val="007D21CA"/>
    <w:rsid w:val="007D30F6"/>
    <w:rsid w:val="007D34F0"/>
    <w:rsid w:val="007D409B"/>
    <w:rsid w:val="007D5F5C"/>
    <w:rsid w:val="007D7208"/>
    <w:rsid w:val="007E3624"/>
    <w:rsid w:val="007E47AE"/>
    <w:rsid w:val="007F012C"/>
    <w:rsid w:val="007F0364"/>
    <w:rsid w:val="007F26A0"/>
    <w:rsid w:val="007F7D35"/>
    <w:rsid w:val="00800233"/>
    <w:rsid w:val="008028A4"/>
    <w:rsid w:val="008038E5"/>
    <w:rsid w:val="008039A8"/>
    <w:rsid w:val="00803C87"/>
    <w:rsid w:val="0080573A"/>
    <w:rsid w:val="008062E5"/>
    <w:rsid w:val="008075B0"/>
    <w:rsid w:val="008104DA"/>
    <w:rsid w:val="00810601"/>
    <w:rsid w:val="008109A2"/>
    <w:rsid w:val="00810B97"/>
    <w:rsid w:val="00814312"/>
    <w:rsid w:val="00825F25"/>
    <w:rsid w:val="00826098"/>
    <w:rsid w:val="00826825"/>
    <w:rsid w:val="00827CBA"/>
    <w:rsid w:val="008304E6"/>
    <w:rsid w:val="00830EE9"/>
    <w:rsid w:val="00831CD7"/>
    <w:rsid w:val="008321AF"/>
    <w:rsid w:val="008322DA"/>
    <w:rsid w:val="0083312D"/>
    <w:rsid w:val="008334EA"/>
    <w:rsid w:val="00833B62"/>
    <w:rsid w:val="00834A9A"/>
    <w:rsid w:val="0084010C"/>
    <w:rsid w:val="008407FD"/>
    <w:rsid w:val="0084113B"/>
    <w:rsid w:val="00841515"/>
    <w:rsid w:val="00842142"/>
    <w:rsid w:val="00844CAC"/>
    <w:rsid w:val="0084661A"/>
    <w:rsid w:val="00850E66"/>
    <w:rsid w:val="00853162"/>
    <w:rsid w:val="008543FF"/>
    <w:rsid w:val="00854D21"/>
    <w:rsid w:val="008619AA"/>
    <w:rsid w:val="008648E3"/>
    <w:rsid w:val="00864FDE"/>
    <w:rsid w:val="00865E01"/>
    <w:rsid w:val="008768CA"/>
    <w:rsid w:val="008768EF"/>
    <w:rsid w:val="00882C1A"/>
    <w:rsid w:val="00882D3C"/>
    <w:rsid w:val="00884061"/>
    <w:rsid w:val="008874D8"/>
    <w:rsid w:val="0089046A"/>
    <w:rsid w:val="008919AC"/>
    <w:rsid w:val="00894CC3"/>
    <w:rsid w:val="008953AC"/>
    <w:rsid w:val="008970D3"/>
    <w:rsid w:val="00897EFD"/>
    <w:rsid w:val="00897F58"/>
    <w:rsid w:val="008A4777"/>
    <w:rsid w:val="008A5C44"/>
    <w:rsid w:val="008A7F9E"/>
    <w:rsid w:val="008B08CD"/>
    <w:rsid w:val="008B266A"/>
    <w:rsid w:val="008B302A"/>
    <w:rsid w:val="008B36AE"/>
    <w:rsid w:val="008B4E9F"/>
    <w:rsid w:val="008B533C"/>
    <w:rsid w:val="008B6AC9"/>
    <w:rsid w:val="008C4F35"/>
    <w:rsid w:val="008C5B04"/>
    <w:rsid w:val="008C712C"/>
    <w:rsid w:val="008C7B47"/>
    <w:rsid w:val="008D0E07"/>
    <w:rsid w:val="008D420D"/>
    <w:rsid w:val="008D7056"/>
    <w:rsid w:val="008D7752"/>
    <w:rsid w:val="008E1622"/>
    <w:rsid w:val="008E35C2"/>
    <w:rsid w:val="008E7624"/>
    <w:rsid w:val="008F5369"/>
    <w:rsid w:val="008F6CC9"/>
    <w:rsid w:val="0090271F"/>
    <w:rsid w:val="00902E23"/>
    <w:rsid w:val="00904909"/>
    <w:rsid w:val="00906742"/>
    <w:rsid w:val="009074F9"/>
    <w:rsid w:val="0091348E"/>
    <w:rsid w:val="009159F7"/>
    <w:rsid w:val="00915C57"/>
    <w:rsid w:val="009162AF"/>
    <w:rsid w:val="00916EC2"/>
    <w:rsid w:val="00917CCB"/>
    <w:rsid w:val="009223BD"/>
    <w:rsid w:val="00922869"/>
    <w:rsid w:val="0092460B"/>
    <w:rsid w:val="009259E4"/>
    <w:rsid w:val="00926C23"/>
    <w:rsid w:val="009312A9"/>
    <w:rsid w:val="00931B57"/>
    <w:rsid w:val="009336F2"/>
    <w:rsid w:val="009402E8"/>
    <w:rsid w:val="009426AC"/>
    <w:rsid w:val="00942EC2"/>
    <w:rsid w:val="009521A0"/>
    <w:rsid w:val="00952827"/>
    <w:rsid w:val="009579AE"/>
    <w:rsid w:val="0096013C"/>
    <w:rsid w:val="00961B9B"/>
    <w:rsid w:val="00963AEF"/>
    <w:rsid w:val="009640E0"/>
    <w:rsid w:val="00964654"/>
    <w:rsid w:val="00964A19"/>
    <w:rsid w:val="0096546F"/>
    <w:rsid w:val="00966306"/>
    <w:rsid w:val="00966371"/>
    <w:rsid w:val="009671E0"/>
    <w:rsid w:val="00971B41"/>
    <w:rsid w:val="0097386A"/>
    <w:rsid w:val="00973A9D"/>
    <w:rsid w:val="0097628E"/>
    <w:rsid w:val="009765FF"/>
    <w:rsid w:val="00977F64"/>
    <w:rsid w:val="0098384F"/>
    <w:rsid w:val="00983A74"/>
    <w:rsid w:val="00986C4C"/>
    <w:rsid w:val="009872DE"/>
    <w:rsid w:val="009905D5"/>
    <w:rsid w:val="00992AA8"/>
    <w:rsid w:val="009935F2"/>
    <w:rsid w:val="00994031"/>
    <w:rsid w:val="009973F9"/>
    <w:rsid w:val="00997962"/>
    <w:rsid w:val="009A0758"/>
    <w:rsid w:val="009A1640"/>
    <w:rsid w:val="009A1A37"/>
    <w:rsid w:val="009A2F9E"/>
    <w:rsid w:val="009A4534"/>
    <w:rsid w:val="009A57F4"/>
    <w:rsid w:val="009A727A"/>
    <w:rsid w:val="009B125E"/>
    <w:rsid w:val="009B12AF"/>
    <w:rsid w:val="009B135B"/>
    <w:rsid w:val="009B254B"/>
    <w:rsid w:val="009B44D7"/>
    <w:rsid w:val="009B6C40"/>
    <w:rsid w:val="009C2815"/>
    <w:rsid w:val="009C4196"/>
    <w:rsid w:val="009C43BE"/>
    <w:rsid w:val="009C69B7"/>
    <w:rsid w:val="009C70C2"/>
    <w:rsid w:val="009C714D"/>
    <w:rsid w:val="009C73EE"/>
    <w:rsid w:val="009C7670"/>
    <w:rsid w:val="009D1811"/>
    <w:rsid w:val="009D1B68"/>
    <w:rsid w:val="009D290D"/>
    <w:rsid w:val="009D40F4"/>
    <w:rsid w:val="009D5F06"/>
    <w:rsid w:val="009D7246"/>
    <w:rsid w:val="009D7F7C"/>
    <w:rsid w:val="009E0265"/>
    <w:rsid w:val="009E2FF6"/>
    <w:rsid w:val="009E3699"/>
    <w:rsid w:val="009E6D08"/>
    <w:rsid w:val="009E74A2"/>
    <w:rsid w:val="009E7BAE"/>
    <w:rsid w:val="009F0F64"/>
    <w:rsid w:val="009F1698"/>
    <w:rsid w:val="009F1F10"/>
    <w:rsid w:val="009F22E0"/>
    <w:rsid w:val="009F37B7"/>
    <w:rsid w:val="009F3EB4"/>
    <w:rsid w:val="009F4954"/>
    <w:rsid w:val="009F4A3A"/>
    <w:rsid w:val="009F5876"/>
    <w:rsid w:val="00A0106F"/>
    <w:rsid w:val="00A02517"/>
    <w:rsid w:val="00A02AC9"/>
    <w:rsid w:val="00A02AFE"/>
    <w:rsid w:val="00A03016"/>
    <w:rsid w:val="00A0302B"/>
    <w:rsid w:val="00A047FF"/>
    <w:rsid w:val="00A049D1"/>
    <w:rsid w:val="00A06B86"/>
    <w:rsid w:val="00A075B9"/>
    <w:rsid w:val="00A07BA4"/>
    <w:rsid w:val="00A10F02"/>
    <w:rsid w:val="00A138AE"/>
    <w:rsid w:val="00A164B4"/>
    <w:rsid w:val="00A16E7C"/>
    <w:rsid w:val="00A20A81"/>
    <w:rsid w:val="00A222AF"/>
    <w:rsid w:val="00A2315C"/>
    <w:rsid w:val="00A2403C"/>
    <w:rsid w:val="00A26936"/>
    <w:rsid w:val="00A269B3"/>
    <w:rsid w:val="00A300EF"/>
    <w:rsid w:val="00A300FE"/>
    <w:rsid w:val="00A3040D"/>
    <w:rsid w:val="00A30492"/>
    <w:rsid w:val="00A34D4E"/>
    <w:rsid w:val="00A36518"/>
    <w:rsid w:val="00A37B25"/>
    <w:rsid w:val="00A400BF"/>
    <w:rsid w:val="00A40124"/>
    <w:rsid w:val="00A41C1E"/>
    <w:rsid w:val="00A4206F"/>
    <w:rsid w:val="00A4231D"/>
    <w:rsid w:val="00A42779"/>
    <w:rsid w:val="00A4314C"/>
    <w:rsid w:val="00A434D9"/>
    <w:rsid w:val="00A4471A"/>
    <w:rsid w:val="00A467F3"/>
    <w:rsid w:val="00A47238"/>
    <w:rsid w:val="00A47729"/>
    <w:rsid w:val="00A53724"/>
    <w:rsid w:val="00A548A4"/>
    <w:rsid w:val="00A54A54"/>
    <w:rsid w:val="00A5504F"/>
    <w:rsid w:val="00A558E2"/>
    <w:rsid w:val="00A60824"/>
    <w:rsid w:val="00A638F4"/>
    <w:rsid w:val="00A6391F"/>
    <w:rsid w:val="00A65008"/>
    <w:rsid w:val="00A66837"/>
    <w:rsid w:val="00A678E1"/>
    <w:rsid w:val="00A70209"/>
    <w:rsid w:val="00A70212"/>
    <w:rsid w:val="00A72875"/>
    <w:rsid w:val="00A73548"/>
    <w:rsid w:val="00A82346"/>
    <w:rsid w:val="00A8269D"/>
    <w:rsid w:val="00A82BD2"/>
    <w:rsid w:val="00A867D5"/>
    <w:rsid w:val="00A87060"/>
    <w:rsid w:val="00A901D4"/>
    <w:rsid w:val="00A90FED"/>
    <w:rsid w:val="00A91EF6"/>
    <w:rsid w:val="00A92C6E"/>
    <w:rsid w:val="00A95501"/>
    <w:rsid w:val="00AA0FDD"/>
    <w:rsid w:val="00AA4EF5"/>
    <w:rsid w:val="00AA5E20"/>
    <w:rsid w:val="00AB0A0D"/>
    <w:rsid w:val="00AB23F8"/>
    <w:rsid w:val="00AB25A3"/>
    <w:rsid w:val="00AB36BD"/>
    <w:rsid w:val="00AB5490"/>
    <w:rsid w:val="00AB6127"/>
    <w:rsid w:val="00AB7302"/>
    <w:rsid w:val="00AC1939"/>
    <w:rsid w:val="00AC5028"/>
    <w:rsid w:val="00AC7745"/>
    <w:rsid w:val="00AD3103"/>
    <w:rsid w:val="00AD37EF"/>
    <w:rsid w:val="00AD5114"/>
    <w:rsid w:val="00AD527B"/>
    <w:rsid w:val="00AD7790"/>
    <w:rsid w:val="00AD7C11"/>
    <w:rsid w:val="00AE022E"/>
    <w:rsid w:val="00AE1427"/>
    <w:rsid w:val="00AE26F2"/>
    <w:rsid w:val="00AE2780"/>
    <w:rsid w:val="00AE3111"/>
    <w:rsid w:val="00AE3DDD"/>
    <w:rsid w:val="00AE5212"/>
    <w:rsid w:val="00AE586E"/>
    <w:rsid w:val="00AE6B43"/>
    <w:rsid w:val="00AE793D"/>
    <w:rsid w:val="00AF2519"/>
    <w:rsid w:val="00AF2888"/>
    <w:rsid w:val="00AF3538"/>
    <w:rsid w:val="00AF4D13"/>
    <w:rsid w:val="00AF4EAB"/>
    <w:rsid w:val="00AF670A"/>
    <w:rsid w:val="00B01262"/>
    <w:rsid w:val="00B01CC1"/>
    <w:rsid w:val="00B04559"/>
    <w:rsid w:val="00B0527B"/>
    <w:rsid w:val="00B14574"/>
    <w:rsid w:val="00B15449"/>
    <w:rsid w:val="00B16B46"/>
    <w:rsid w:val="00B16CEE"/>
    <w:rsid w:val="00B21B4C"/>
    <w:rsid w:val="00B26A55"/>
    <w:rsid w:val="00B273F0"/>
    <w:rsid w:val="00B27651"/>
    <w:rsid w:val="00B27AF5"/>
    <w:rsid w:val="00B31410"/>
    <w:rsid w:val="00B3202A"/>
    <w:rsid w:val="00B32382"/>
    <w:rsid w:val="00B329DD"/>
    <w:rsid w:val="00B3340D"/>
    <w:rsid w:val="00B338FF"/>
    <w:rsid w:val="00B344F3"/>
    <w:rsid w:val="00B35CCB"/>
    <w:rsid w:val="00B36055"/>
    <w:rsid w:val="00B36D35"/>
    <w:rsid w:val="00B3761D"/>
    <w:rsid w:val="00B37A34"/>
    <w:rsid w:val="00B41BB4"/>
    <w:rsid w:val="00B44B05"/>
    <w:rsid w:val="00B45AC9"/>
    <w:rsid w:val="00B45E94"/>
    <w:rsid w:val="00B46D49"/>
    <w:rsid w:val="00B475E6"/>
    <w:rsid w:val="00B54417"/>
    <w:rsid w:val="00B55B4C"/>
    <w:rsid w:val="00B5721B"/>
    <w:rsid w:val="00B6114E"/>
    <w:rsid w:val="00B628B1"/>
    <w:rsid w:val="00B634CE"/>
    <w:rsid w:val="00B63A61"/>
    <w:rsid w:val="00B6564B"/>
    <w:rsid w:val="00B6643B"/>
    <w:rsid w:val="00B74896"/>
    <w:rsid w:val="00B750DA"/>
    <w:rsid w:val="00B75D5A"/>
    <w:rsid w:val="00B76730"/>
    <w:rsid w:val="00B80DC9"/>
    <w:rsid w:val="00B8327A"/>
    <w:rsid w:val="00B9373F"/>
    <w:rsid w:val="00B94BF3"/>
    <w:rsid w:val="00B96469"/>
    <w:rsid w:val="00B97862"/>
    <w:rsid w:val="00B97DF3"/>
    <w:rsid w:val="00BA029C"/>
    <w:rsid w:val="00BA0314"/>
    <w:rsid w:val="00BA266A"/>
    <w:rsid w:val="00BA6DA0"/>
    <w:rsid w:val="00BB1B1B"/>
    <w:rsid w:val="00BB412D"/>
    <w:rsid w:val="00BB6E93"/>
    <w:rsid w:val="00BC04B7"/>
    <w:rsid w:val="00BC0F7D"/>
    <w:rsid w:val="00BC114D"/>
    <w:rsid w:val="00BC1171"/>
    <w:rsid w:val="00BC392F"/>
    <w:rsid w:val="00BC5D18"/>
    <w:rsid w:val="00BC5EDD"/>
    <w:rsid w:val="00BC6470"/>
    <w:rsid w:val="00BD0962"/>
    <w:rsid w:val="00BD0E80"/>
    <w:rsid w:val="00BD12FD"/>
    <w:rsid w:val="00BD4C95"/>
    <w:rsid w:val="00BD7758"/>
    <w:rsid w:val="00BD7E59"/>
    <w:rsid w:val="00BE5465"/>
    <w:rsid w:val="00BE5C60"/>
    <w:rsid w:val="00BE5FF7"/>
    <w:rsid w:val="00BE6010"/>
    <w:rsid w:val="00BE6985"/>
    <w:rsid w:val="00BF013B"/>
    <w:rsid w:val="00BF029A"/>
    <w:rsid w:val="00BF71C4"/>
    <w:rsid w:val="00BF79BA"/>
    <w:rsid w:val="00C00E3F"/>
    <w:rsid w:val="00C12945"/>
    <w:rsid w:val="00C14066"/>
    <w:rsid w:val="00C141A4"/>
    <w:rsid w:val="00C143DE"/>
    <w:rsid w:val="00C14B29"/>
    <w:rsid w:val="00C151DD"/>
    <w:rsid w:val="00C1683F"/>
    <w:rsid w:val="00C171C5"/>
    <w:rsid w:val="00C2205A"/>
    <w:rsid w:val="00C2325C"/>
    <w:rsid w:val="00C271AB"/>
    <w:rsid w:val="00C27E47"/>
    <w:rsid w:val="00C33079"/>
    <w:rsid w:val="00C355DA"/>
    <w:rsid w:val="00C35BF4"/>
    <w:rsid w:val="00C360F7"/>
    <w:rsid w:val="00C4084D"/>
    <w:rsid w:val="00C41476"/>
    <w:rsid w:val="00C4261D"/>
    <w:rsid w:val="00C42978"/>
    <w:rsid w:val="00C45231"/>
    <w:rsid w:val="00C45ED8"/>
    <w:rsid w:val="00C4692B"/>
    <w:rsid w:val="00C47DDA"/>
    <w:rsid w:val="00C51477"/>
    <w:rsid w:val="00C539D3"/>
    <w:rsid w:val="00C56ABF"/>
    <w:rsid w:val="00C56C41"/>
    <w:rsid w:val="00C57035"/>
    <w:rsid w:val="00C604B9"/>
    <w:rsid w:val="00C65870"/>
    <w:rsid w:val="00C66644"/>
    <w:rsid w:val="00C676D8"/>
    <w:rsid w:val="00C7192B"/>
    <w:rsid w:val="00C71D54"/>
    <w:rsid w:val="00C72833"/>
    <w:rsid w:val="00C749DD"/>
    <w:rsid w:val="00C81158"/>
    <w:rsid w:val="00C831A7"/>
    <w:rsid w:val="00C83840"/>
    <w:rsid w:val="00C87B3F"/>
    <w:rsid w:val="00C91F9E"/>
    <w:rsid w:val="00C928DE"/>
    <w:rsid w:val="00C93F40"/>
    <w:rsid w:val="00C94F48"/>
    <w:rsid w:val="00C9530F"/>
    <w:rsid w:val="00C956AE"/>
    <w:rsid w:val="00C96ED1"/>
    <w:rsid w:val="00C97599"/>
    <w:rsid w:val="00CA23C2"/>
    <w:rsid w:val="00CA3D0C"/>
    <w:rsid w:val="00CA3DEC"/>
    <w:rsid w:val="00CA689F"/>
    <w:rsid w:val="00CA6F5D"/>
    <w:rsid w:val="00CA70A0"/>
    <w:rsid w:val="00CB1A9F"/>
    <w:rsid w:val="00CB2EE1"/>
    <w:rsid w:val="00CB344D"/>
    <w:rsid w:val="00CB4273"/>
    <w:rsid w:val="00CC6A46"/>
    <w:rsid w:val="00CD03B0"/>
    <w:rsid w:val="00CD2BB2"/>
    <w:rsid w:val="00CD3F8B"/>
    <w:rsid w:val="00CD5AC0"/>
    <w:rsid w:val="00CD631B"/>
    <w:rsid w:val="00CD7C6B"/>
    <w:rsid w:val="00CE0BF7"/>
    <w:rsid w:val="00CE1433"/>
    <w:rsid w:val="00CE1D73"/>
    <w:rsid w:val="00CE2C7B"/>
    <w:rsid w:val="00CE3847"/>
    <w:rsid w:val="00CE4D21"/>
    <w:rsid w:val="00CF03C8"/>
    <w:rsid w:val="00CF3E1A"/>
    <w:rsid w:val="00CF41F9"/>
    <w:rsid w:val="00CF545C"/>
    <w:rsid w:val="00CF5887"/>
    <w:rsid w:val="00CF6760"/>
    <w:rsid w:val="00CF6CC2"/>
    <w:rsid w:val="00D02897"/>
    <w:rsid w:val="00D03A76"/>
    <w:rsid w:val="00D04878"/>
    <w:rsid w:val="00D11764"/>
    <w:rsid w:val="00D1415A"/>
    <w:rsid w:val="00D159DB"/>
    <w:rsid w:val="00D1617A"/>
    <w:rsid w:val="00D166E5"/>
    <w:rsid w:val="00D16BBB"/>
    <w:rsid w:val="00D20761"/>
    <w:rsid w:val="00D2364C"/>
    <w:rsid w:val="00D264DF"/>
    <w:rsid w:val="00D27EC7"/>
    <w:rsid w:val="00D3052C"/>
    <w:rsid w:val="00D31267"/>
    <w:rsid w:val="00D31612"/>
    <w:rsid w:val="00D32FB4"/>
    <w:rsid w:val="00D330CB"/>
    <w:rsid w:val="00D35346"/>
    <w:rsid w:val="00D35BA7"/>
    <w:rsid w:val="00D42E34"/>
    <w:rsid w:val="00D451E5"/>
    <w:rsid w:val="00D4609F"/>
    <w:rsid w:val="00D519A8"/>
    <w:rsid w:val="00D51ED1"/>
    <w:rsid w:val="00D529FC"/>
    <w:rsid w:val="00D5405D"/>
    <w:rsid w:val="00D56E58"/>
    <w:rsid w:val="00D57400"/>
    <w:rsid w:val="00D57E94"/>
    <w:rsid w:val="00D619C1"/>
    <w:rsid w:val="00D61AC2"/>
    <w:rsid w:val="00D627A0"/>
    <w:rsid w:val="00D642D0"/>
    <w:rsid w:val="00D64E56"/>
    <w:rsid w:val="00D678A7"/>
    <w:rsid w:val="00D67B29"/>
    <w:rsid w:val="00D738D6"/>
    <w:rsid w:val="00D73A8C"/>
    <w:rsid w:val="00D75269"/>
    <w:rsid w:val="00D755EB"/>
    <w:rsid w:val="00D84645"/>
    <w:rsid w:val="00D87E00"/>
    <w:rsid w:val="00D9134D"/>
    <w:rsid w:val="00D918CA"/>
    <w:rsid w:val="00D92FA8"/>
    <w:rsid w:val="00D94DDB"/>
    <w:rsid w:val="00D96690"/>
    <w:rsid w:val="00DA3C45"/>
    <w:rsid w:val="00DA3F20"/>
    <w:rsid w:val="00DA4B8A"/>
    <w:rsid w:val="00DA668B"/>
    <w:rsid w:val="00DA6E12"/>
    <w:rsid w:val="00DA7A03"/>
    <w:rsid w:val="00DB0BE1"/>
    <w:rsid w:val="00DB1818"/>
    <w:rsid w:val="00DB1BEA"/>
    <w:rsid w:val="00DB2379"/>
    <w:rsid w:val="00DB2960"/>
    <w:rsid w:val="00DB2E8A"/>
    <w:rsid w:val="00DB4509"/>
    <w:rsid w:val="00DB6071"/>
    <w:rsid w:val="00DC0477"/>
    <w:rsid w:val="00DC0E69"/>
    <w:rsid w:val="00DC2A48"/>
    <w:rsid w:val="00DC2B30"/>
    <w:rsid w:val="00DC2CCB"/>
    <w:rsid w:val="00DC309B"/>
    <w:rsid w:val="00DC3732"/>
    <w:rsid w:val="00DC4DA2"/>
    <w:rsid w:val="00DC5294"/>
    <w:rsid w:val="00DD11DF"/>
    <w:rsid w:val="00DD1A08"/>
    <w:rsid w:val="00DE05A3"/>
    <w:rsid w:val="00DE1034"/>
    <w:rsid w:val="00DE1101"/>
    <w:rsid w:val="00DE3C8C"/>
    <w:rsid w:val="00DE54AC"/>
    <w:rsid w:val="00DE5899"/>
    <w:rsid w:val="00DE5D44"/>
    <w:rsid w:val="00DE7A84"/>
    <w:rsid w:val="00DF2B1F"/>
    <w:rsid w:val="00DF41C9"/>
    <w:rsid w:val="00DF62CD"/>
    <w:rsid w:val="00E01C4F"/>
    <w:rsid w:val="00E02217"/>
    <w:rsid w:val="00E02F50"/>
    <w:rsid w:val="00E066DC"/>
    <w:rsid w:val="00E07520"/>
    <w:rsid w:val="00E158F6"/>
    <w:rsid w:val="00E15945"/>
    <w:rsid w:val="00E16EE4"/>
    <w:rsid w:val="00E22604"/>
    <w:rsid w:val="00E25B1F"/>
    <w:rsid w:val="00E25C64"/>
    <w:rsid w:val="00E2766A"/>
    <w:rsid w:val="00E27694"/>
    <w:rsid w:val="00E33084"/>
    <w:rsid w:val="00E34FAE"/>
    <w:rsid w:val="00E35162"/>
    <w:rsid w:val="00E36D7C"/>
    <w:rsid w:val="00E37A6D"/>
    <w:rsid w:val="00E40855"/>
    <w:rsid w:val="00E40A3E"/>
    <w:rsid w:val="00E44BB0"/>
    <w:rsid w:val="00E4710F"/>
    <w:rsid w:val="00E47C74"/>
    <w:rsid w:val="00E502D4"/>
    <w:rsid w:val="00E5458F"/>
    <w:rsid w:val="00E55B55"/>
    <w:rsid w:val="00E56352"/>
    <w:rsid w:val="00E567E7"/>
    <w:rsid w:val="00E647FE"/>
    <w:rsid w:val="00E71CAB"/>
    <w:rsid w:val="00E73782"/>
    <w:rsid w:val="00E7421B"/>
    <w:rsid w:val="00E75F24"/>
    <w:rsid w:val="00E76280"/>
    <w:rsid w:val="00E7650B"/>
    <w:rsid w:val="00E77645"/>
    <w:rsid w:val="00E77B10"/>
    <w:rsid w:val="00E80533"/>
    <w:rsid w:val="00E81C6B"/>
    <w:rsid w:val="00E82041"/>
    <w:rsid w:val="00E924B9"/>
    <w:rsid w:val="00EA186C"/>
    <w:rsid w:val="00EA22E0"/>
    <w:rsid w:val="00EA5A42"/>
    <w:rsid w:val="00EA6FC5"/>
    <w:rsid w:val="00EA7B23"/>
    <w:rsid w:val="00EA7DA4"/>
    <w:rsid w:val="00EB0D85"/>
    <w:rsid w:val="00EB4280"/>
    <w:rsid w:val="00EC1951"/>
    <w:rsid w:val="00EC1F17"/>
    <w:rsid w:val="00EC2282"/>
    <w:rsid w:val="00EC4A25"/>
    <w:rsid w:val="00EC5B1E"/>
    <w:rsid w:val="00EC746C"/>
    <w:rsid w:val="00ED49EE"/>
    <w:rsid w:val="00ED64A8"/>
    <w:rsid w:val="00ED70E1"/>
    <w:rsid w:val="00ED7F21"/>
    <w:rsid w:val="00EE4B4B"/>
    <w:rsid w:val="00EE6DA8"/>
    <w:rsid w:val="00EE786E"/>
    <w:rsid w:val="00EF12A0"/>
    <w:rsid w:val="00EF2A14"/>
    <w:rsid w:val="00EF4E21"/>
    <w:rsid w:val="00EF65D1"/>
    <w:rsid w:val="00EF6B3A"/>
    <w:rsid w:val="00EF7F15"/>
    <w:rsid w:val="00F025A2"/>
    <w:rsid w:val="00F02D97"/>
    <w:rsid w:val="00F038B5"/>
    <w:rsid w:val="00F03F32"/>
    <w:rsid w:val="00F04712"/>
    <w:rsid w:val="00F06881"/>
    <w:rsid w:val="00F106EF"/>
    <w:rsid w:val="00F10EAA"/>
    <w:rsid w:val="00F17348"/>
    <w:rsid w:val="00F17D45"/>
    <w:rsid w:val="00F203F9"/>
    <w:rsid w:val="00F20A6A"/>
    <w:rsid w:val="00F20ADD"/>
    <w:rsid w:val="00F21C27"/>
    <w:rsid w:val="00F22EC7"/>
    <w:rsid w:val="00F27951"/>
    <w:rsid w:val="00F31D46"/>
    <w:rsid w:val="00F32D84"/>
    <w:rsid w:val="00F33494"/>
    <w:rsid w:val="00F33AF2"/>
    <w:rsid w:val="00F36D35"/>
    <w:rsid w:val="00F36DF3"/>
    <w:rsid w:val="00F37CD2"/>
    <w:rsid w:val="00F41871"/>
    <w:rsid w:val="00F43F0A"/>
    <w:rsid w:val="00F441B1"/>
    <w:rsid w:val="00F448C1"/>
    <w:rsid w:val="00F55A6F"/>
    <w:rsid w:val="00F5714F"/>
    <w:rsid w:val="00F575BD"/>
    <w:rsid w:val="00F60FE0"/>
    <w:rsid w:val="00F610FF"/>
    <w:rsid w:val="00F64AE3"/>
    <w:rsid w:val="00F653B8"/>
    <w:rsid w:val="00F663F6"/>
    <w:rsid w:val="00F70977"/>
    <w:rsid w:val="00F71351"/>
    <w:rsid w:val="00F714C8"/>
    <w:rsid w:val="00F7158F"/>
    <w:rsid w:val="00F745F6"/>
    <w:rsid w:val="00F77E87"/>
    <w:rsid w:val="00F80BA7"/>
    <w:rsid w:val="00F87649"/>
    <w:rsid w:val="00F87D9E"/>
    <w:rsid w:val="00F90032"/>
    <w:rsid w:val="00F90AA3"/>
    <w:rsid w:val="00F92DE8"/>
    <w:rsid w:val="00F96DC0"/>
    <w:rsid w:val="00F97D10"/>
    <w:rsid w:val="00FA0849"/>
    <w:rsid w:val="00FA0943"/>
    <w:rsid w:val="00FA1266"/>
    <w:rsid w:val="00FA1735"/>
    <w:rsid w:val="00FA2C60"/>
    <w:rsid w:val="00FA32FC"/>
    <w:rsid w:val="00FA6B70"/>
    <w:rsid w:val="00FB0644"/>
    <w:rsid w:val="00FB2349"/>
    <w:rsid w:val="00FB2E15"/>
    <w:rsid w:val="00FB79D3"/>
    <w:rsid w:val="00FC1192"/>
    <w:rsid w:val="00FD08F6"/>
    <w:rsid w:val="00FD0DF3"/>
    <w:rsid w:val="00FD33A5"/>
    <w:rsid w:val="00FD3868"/>
    <w:rsid w:val="00FD3D26"/>
    <w:rsid w:val="00FD3DB1"/>
    <w:rsid w:val="00FD5CBE"/>
    <w:rsid w:val="00FE0288"/>
    <w:rsid w:val="00FE0767"/>
    <w:rsid w:val="00FE0F3E"/>
    <w:rsid w:val="00FE0F84"/>
    <w:rsid w:val="00FE2630"/>
    <w:rsid w:val="00FE526E"/>
    <w:rsid w:val="00FE6F02"/>
    <w:rsid w:val="00FF0A78"/>
    <w:rsid w:val="00FF0EB3"/>
    <w:rsid w:val="00FF266C"/>
    <w:rsid w:val="00FF5BA0"/>
    <w:rsid w:val="00FF60D7"/>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43203BE0"/>
  <w15:chartTrackingRefBased/>
  <w15:docId w15:val="{A922A9CA-CAE5-48D8-AD63-4C37DEA5A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1DB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PLChar">
    <w:name w:val="PL Char"/>
    <w:link w:val="PL"/>
    <w:qFormat/>
    <w:rsid w:val="00075772"/>
    <w:rPr>
      <w:rFonts w:ascii="Courier New" w:hAnsi="Courier New"/>
      <w:noProof/>
      <w:sz w:val="16"/>
      <w:lang w:val="en-GB"/>
    </w:rPr>
  </w:style>
  <w:style w:type="character" w:customStyle="1" w:styleId="FooterChar">
    <w:name w:val="Footer Char"/>
    <w:link w:val="Footer"/>
    <w:uiPriority w:val="99"/>
    <w:rsid w:val="00E71CAB"/>
    <w:rPr>
      <w:rFonts w:ascii="Arial" w:hAnsi="Arial"/>
      <w:b/>
      <w:i/>
      <w:noProof/>
      <w:sz w:val="18"/>
      <w:lang w:eastAsia="ja-JP"/>
    </w:rPr>
  </w:style>
  <w:style w:type="character" w:styleId="CommentReference">
    <w:name w:val="annotation reference"/>
    <w:rsid w:val="00CB2EE1"/>
    <w:rPr>
      <w:sz w:val="16"/>
      <w:szCs w:val="16"/>
    </w:rPr>
  </w:style>
  <w:style w:type="paragraph" w:styleId="CommentText">
    <w:name w:val="annotation text"/>
    <w:basedOn w:val="Normal"/>
    <w:link w:val="CommentTextChar"/>
    <w:rsid w:val="00CB2EE1"/>
  </w:style>
  <w:style w:type="character" w:customStyle="1" w:styleId="CommentTextChar">
    <w:name w:val="Comment Text Char"/>
    <w:link w:val="CommentText"/>
    <w:rsid w:val="00CB2EE1"/>
    <w:rPr>
      <w:lang w:eastAsia="en-US"/>
    </w:rPr>
  </w:style>
  <w:style w:type="paragraph" w:styleId="CommentSubject">
    <w:name w:val="annotation subject"/>
    <w:basedOn w:val="CommentText"/>
    <w:next w:val="CommentText"/>
    <w:link w:val="CommentSubjectChar"/>
    <w:rsid w:val="00CB2EE1"/>
    <w:rPr>
      <w:b/>
      <w:bCs/>
    </w:rPr>
  </w:style>
  <w:style w:type="character" w:customStyle="1" w:styleId="CommentSubjectChar">
    <w:name w:val="Comment Subject Char"/>
    <w:link w:val="CommentSubject"/>
    <w:rsid w:val="00CB2EE1"/>
    <w:rPr>
      <w:b/>
      <w:bCs/>
      <w:lang w:eastAsia="en-US"/>
    </w:rPr>
  </w:style>
  <w:style w:type="character" w:customStyle="1" w:styleId="B1Char1">
    <w:name w:val="B1 Char1"/>
    <w:rsid w:val="006B39D4"/>
    <w:rPr>
      <w:rFonts w:ascii="Times New Roman" w:hAnsi="Times New Roman"/>
      <w:lang w:eastAsia="en-US"/>
    </w:rPr>
  </w:style>
  <w:style w:type="character" w:customStyle="1" w:styleId="TAHCar">
    <w:name w:val="TAH Car"/>
    <w:rsid w:val="00992AA8"/>
    <w:rPr>
      <w:rFonts w:ascii="Arial" w:hAnsi="Arial"/>
      <w:b/>
      <w:sz w:val="18"/>
      <w:lang w:val="en-GB" w:eastAsia="en-US" w:bidi="ar-SA"/>
    </w:rPr>
  </w:style>
  <w:style w:type="character" w:styleId="Hyperlink">
    <w:name w:val="Hyperlink"/>
    <w:rsid w:val="00416458"/>
    <w:rPr>
      <w:color w:val="0563C1"/>
      <w:u w:val="single"/>
    </w:rPr>
  </w:style>
  <w:style w:type="character" w:styleId="UnresolvedMention">
    <w:name w:val="Unresolved Mention"/>
    <w:uiPriority w:val="99"/>
    <w:semiHidden/>
    <w:unhideWhenUsed/>
    <w:rsid w:val="00416458"/>
    <w:rPr>
      <w:color w:val="605E5C"/>
      <w:shd w:val="clear" w:color="auto" w:fill="E1DFDD"/>
    </w:rPr>
  </w:style>
  <w:style w:type="character" w:styleId="FollowedHyperlink">
    <w:name w:val="FollowedHyperlink"/>
    <w:rsid w:val="0041645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tsg_ran/WG2_RL2/TSGR2_106/Docs/R2-1908473.zip" TargetMode="External"/><Relationship Id="rId18" Type="http://schemas.openxmlformats.org/officeDocument/2006/relationships/hyperlink" Target="ftp://ftp.3gpp.org/tsg_ran/WG3_Iu/TSGR3_104/Docs/R3-193173.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ftp://ftp.3gpp.org/tsg_ran/WG2_RL2/TSGR2_106/Docs/R2-1908120.zip" TargetMode="External"/><Relationship Id="rId17" Type="http://schemas.openxmlformats.org/officeDocument/2006/relationships/hyperlink" Target="ftp://ftp.3gpp.org/tsg_ran/WG2_RL2/TSGR2_107/Docs/R2-1908660.zip" TargetMode="External"/><Relationship Id="rId2" Type="http://schemas.openxmlformats.org/officeDocument/2006/relationships/customXml" Target="../customXml/item1.xml"/><Relationship Id="rId16" Type="http://schemas.openxmlformats.org/officeDocument/2006/relationships/hyperlink" Target="ftp://ftp.3gpp.org/tsg_ran/WG2_RL2/TSGR2_106/Docs/R2-190847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tp://ftp.3gpp.org/tsg_ran/WG2_RL2/TSGR2_106/Docs/R2-1908106.zip" TargetMode="External"/><Relationship Id="rId5" Type="http://schemas.openxmlformats.org/officeDocument/2006/relationships/settings" Target="settings.xml"/><Relationship Id="rId15" Type="http://schemas.openxmlformats.org/officeDocument/2006/relationships/hyperlink" Target="ftp://ftp.3gpp.org/tsg_ran/WG2_RL2/TSGR2_107/Docs/R2-1908655.zip" TargetMode="External"/><Relationship Id="rId10" Type="http://schemas.openxmlformats.org/officeDocument/2006/relationships/hyperlink" Target="ftp://ftp.3gpp.org/tsg_ran/WG2_RL2/TSGR2_105bis/Docs/R2-1905462.zip"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ftp://ftp.3gpp.org/tsg_ran/WG2_RL2/TSGR2_105bis/Docs/R2-1905186.zip" TargetMode="External"/><Relationship Id="rId14" Type="http://schemas.openxmlformats.org/officeDocument/2006/relationships/hyperlink" Target="ftp://ftp.3gpp.org/tsg_ran/WG2_RL2/TSGR2_107/Docs/R2-190866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6FFC5-A13C-4FC0-A3AD-72D72D509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374</TotalTime>
  <Pages>8</Pages>
  <Words>3298</Words>
  <Characters>18805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Sven Fischer</cp:lastModifiedBy>
  <cp:revision>293</cp:revision>
  <cp:lastPrinted>2019-08-13T19:18:00Z</cp:lastPrinted>
  <dcterms:created xsi:type="dcterms:W3CDTF">2019-04-24T15:44:00Z</dcterms:created>
  <dcterms:modified xsi:type="dcterms:W3CDTF">2019-08-15T14:13:00Z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-1742873260</vt:i4>
  </property>
  <property fmtid="{D5CDD505-2E9C-101B-9397-08002B2CF9AE}" pid="3" name="_NewReviewCycle">
    <vt:lpwstr/>
  </property>
  <property fmtid="{D5CDD505-2E9C-101B-9397-08002B2CF9AE}" pid="4" name="_EmailSubject">
    <vt:lpwstr>RTT Procedures</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PreviousAdHocReviewCycleID">
    <vt:i4>-725839874</vt:i4>
  </property>
  <property fmtid="{D5CDD505-2E9C-101B-9397-08002B2CF9AE}" pid="8" name="_ReviewingToolsShownOnce">
    <vt:lpwstr/>
  </property>
</Properties>
</file>